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79734" w14:textId="54C54EE1" w:rsidR="00482B37" w:rsidRPr="00CE0424" w:rsidRDefault="00482B37" w:rsidP="00482B37">
      <w:pPr>
        <w:pStyle w:val="3GPPHeader"/>
        <w:spacing w:after="60"/>
        <w:rPr>
          <w:sz w:val="32"/>
          <w:szCs w:val="32"/>
          <w:highlight w:val="yellow"/>
        </w:rPr>
      </w:pPr>
      <w:r w:rsidRPr="00CE0424">
        <w:t>3GPP TSG-RAN WG</w:t>
      </w:r>
      <w:r>
        <w:t>2</w:t>
      </w:r>
      <w:r w:rsidRPr="00CE0424">
        <w:t xml:space="preserve"> #</w:t>
      </w:r>
      <w:r>
        <w:t>98-AdHoc</w:t>
      </w:r>
      <w:r w:rsidRPr="00CE0424">
        <w:tab/>
      </w:r>
      <w:r w:rsidRPr="00CE0424">
        <w:rPr>
          <w:sz w:val="32"/>
          <w:szCs w:val="32"/>
        </w:rPr>
        <w:t xml:space="preserve">Tdoc </w:t>
      </w:r>
      <w:r w:rsidR="00172F15" w:rsidRPr="00172F15">
        <w:rPr>
          <w:sz w:val="32"/>
          <w:szCs w:val="32"/>
        </w:rPr>
        <w:t>R2-1707283</w:t>
      </w:r>
    </w:p>
    <w:p w14:paraId="38008919" w14:textId="77777777" w:rsidR="00482B37" w:rsidRPr="00CE0424" w:rsidRDefault="00482B37" w:rsidP="00482B37">
      <w:pPr>
        <w:pStyle w:val="3GPPHeader"/>
      </w:pPr>
      <w:r w:rsidRPr="009E1C05">
        <w:rPr>
          <w:noProof/>
        </w:rPr>
        <w:t>Qingdao, China, 27</w:t>
      </w:r>
      <w:r w:rsidRPr="009E1C05">
        <w:rPr>
          <w:noProof/>
          <w:vertAlign w:val="superscript"/>
        </w:rPr>
        <w:t>th</w:t>
      </w:r>
      <w:r w:rsidRPr="009E1C05">
        <w:rPr>
          <w:noProof/>
        </w:rPr>
        <w:t xml:space="preserve"> – 29</w:t>
      </w:r>
      <w:r w:rsidRPr="009E1C05">
        <w:rPr>
          <w:noProof/>
          <w:vertAlign w:val="superscript"/>
        </w:rPr>
        <w:t>th</w:t>
      </w:r>
      <w:r w:rsidRPr="009E1C05">
        <w:rPr>
          <w:noProof/>
        </w:rPr>
        <w:t xml:space="preserve"> </w:t>
      </w:r>
      <w:r>
        <w:rPr>
          <w:noProof/>
        </w:rPr>
        <w:t>June</w:t>
      </w:r>
      <w:r w:rsidRPr="009E1C05">
        <w:rPr>
          <w:noProof/>
        </w:rPr>
        <w:t xml:space="preserve"> 201</w:t>
      </w:r>
      <w:r>
        <w:rPr>
          <w:noProof/>
        </w:rPr>
        <w:t>7</w:t>
      </w:r>
    </w:p>
    <w:p w14:paraId="07984A72" w14:textId="77777777" w:rsidR="00482B37" w:rsidRPr="00AB2AD5" w:rsidRDefault="00482B37" w:rsidP="00482B37">
      <w:pPr>
        <w:pStyle w:val="3GPPHeader"/>
        <w:rPr>
          <w:lang w:val="en-US"/>
        </w:rPr>
      </w:pPr>
    </w:p>
    <w:p w14:paraId="786C9A07" w14:textId="77777777" w:rsidR="00482B37" w:rsidRPr="00AB2AD5" w:rsidRDefault="00482B37" w:rsidP="00482B37">
      <w:pPr>
        <w:pStyle w:val="3GPPHeader"/>
        <w:rPr>
          <w:sz w:val="22"/>
          <w:szCs w:val="22"/>
          <w:lang w:val="en-US"/>
        </w:rPr>
      </w:pPr>
      <w:r w:rsidRPr="00AB2AD5">
        <w:rPr>
          <w:sz w:val="22"/>
          <w:szCs w:val="22"/>
          <w:lang w:val="en-US"/>
        </w:rPr>
        <w:t>Agenda Item:</w:t>
      </w:r>
      <w:r w:rsidRPr="00AB2AD5">
        <w:rPr>
          <w:sz w:val="22"/>
          <w:szCs w:val="22"/>
          <w:lang w:val="en-US"/>
        </w:rPr>
        <w:tab/>
      </w:r>
      <w:r w:rsidRPr="00AF1045">
        <w:rPr>
          <w:sz w:val="22"/>
          <w:szCs w:val="22"/>
          <w:highlight w:val="yellow"/>
          <w:lang w:val="en-US"/>
        </w:rPr>
        <w:t>10.</w:t>
      </w:r>
      <w:r>
        <w:rPr>
          <w:sz w:val="22"/>
          <w:szCs w:val="22"/>
          <w:highlight w:val="yellow"/>
          <w:lang w:val="en-US"/>
        </w:rPr>
        <w:t>2</w:t>
      </w:r>
      <w:r w:rsidRPr="00AF1045">
        <w:rPr>
          <w:sz w:val="22"/>
          <w:szCs w:val="22"/>
          <w:highlight w:val="yellow"/>
          <w:lang w:val="en-US"/>
        </w:rPr>
        <w:t>.</w:t>
      </w:r>
      <w:r>
        <w:rPr>
          <w:sz w:val="22"/>
          <w:szCs w:val="22"/>
          <w:highlight w:val="yellow"/>
          <w:lang w:val="en-US"/>
        </w:rPr>
        <w:t>14</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50ADBBFD" w:rsidR="00C91A48" w:rsidRPr="00CE0424" w:rsidRDefault="00C91A48" w:rsidP="00C91A48">
      <w:pPr>
        <w:pStyle w:val="3GPPHeader"/>
        <w:rPr>
          <w:sz w:val="22"/>
          <w:szCs w:val="22"/>
        </w:rPr>
      </w:pPr>
      <w:r>
        <w:rPr>
          <w:sz w:val="22"/>
          <w:szCs w:val="22"/>
        </w:rPr>
        <w:t>Title:</w:t>
      </w:r>
      <w:r w:rsidRPr="00CE0424">
        <w:rPr>
          <w:sz w:val="22"/>
          <w:szCs w:val="22"/>
        </w:rPr>
        <w:tab/>
      </w:r>
      <w:r w:rsidR="00CA46BB">
        <w:rPr>
          <w:sz w:val="22"/>
          <w:szCs w:val="22"/>
        </w:rPr>
        <w:t xml:space="preserve">ANR for </w:t>
      </w:r>
      <w:r w:rsidR="001D6307">
        <w:rPr>
          <w:sz w:val="22"/>
          <w:szCs w:val="22"/>
        </w:rPr>
        <w:t xml:space="preserve">NSA </w:t>
      </w:r>
      <w:r w:rsidR="00CA46BB">
        <w:rPr>
          <w:sz w:val="22"/>
          <w:szCs w:val="22"/>
        </w:rPr>
        <w:t>NR</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05F45647"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radio network entities. Such relations are used to establish connections between entities, support mobility, load balancing, dual connectivity, etc., and ANR is seen as significantly reducing the planning and operation costs for operators [2]. Therefore, it is our understanding that automatic establishment of relations will continue to be</w:t>
      </w:r>
      <w:r w:rsidR="00524688">
        <w:t xml:space="preserve"> an</w:t>
      </w:r>
      <w:r w:rsidR="0055719E">
        <w:t xml:space="preserve"> important</w:t>
      </w:r>
      <w:r w:rsidR="00524688">
        <w:t xml:space="preserve"> feature</w:t>
      </w:r>
      <w:r w:rsidR="0055719E">
        <w:t xml:space="preserve"> in NR networks.</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36CA38F6" w14:textId="6FA9A584" w:rsidR="0040200D" w:rsidRDefault="00AE19EC" w:rsidP="0055719E">
      <w:pPr>
        <w:pStyle w:val="BodyText"/>
      </w:pPr>
      <w:r>
        <w:rPr>
          <w:noProof/>
          <w:lang w:val="en-US" w:eastAsia="en-US"/>
        </w:rPr>
        <mc:AlternateContent>
          <mc:Choice Requires="wps">
            <w:drawing>
              <wp:anchor distT="0" distB="0" distL="114300" distR="114300" simplePos="0" relativeHeight="251658240" behindDoc="0" locked="0" layoutInCell="1" allowOverlap="1" wp14:anchorId="2C2E3728" wp14:editId="6E885F4B">
                <wp:simplePos x="0" y="0"/>
                <wp:positionH relativeFrom="margin">
                  <wp:posOffset>180975</wp:posOffset>
                </wp:positionH>
                <wp:positionV relativeFrom="paragraph">
                  <wp:posOffset>335280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77777777" w:rsidR="00E552BD" w:rsidRPr="00E45385" w:rsidRDefault="00E552BD" w:rsidP="00D26B46">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14.25pt;margin-top:26.4pt;width:477pt;height:2in;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" filled="f" strokeweight=".5pt">
                <v:textbox style="mso-fit-shape-to-text:t">
                  <w:txbxContent>
                    <w:p w14:paraId="7EC8A787" w14:textId="77777777" w:rsidR="00E552BD" w:rsidRPr="00E45385" w:rsidRDefault="00E552BD" w:rsidP="00D26B46">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rsidR="0040200D">
        <w:t xml:space="preserve">In RAN1#88, it was agreed </w:t>
      </w:r>
      <w:r w:rsidR="00906AC0">
        <w:t>to use NR-SS for neighbour cell detection</w:t>
      </w:r>
      <w:r w:rsidR="0040200D">
        <w:t>;</w:t>
      </w:r>
    </w:p>
    <w:p w14:paraId="7FC049C7" w14:textId="6A6E1688" w:rsidR="0040200D" w:rsidRDefault="0040200D" w:rsidP="00081D62">
      <w:pPr>
        <w:pStyle w:val="BodyText"/>
      </w:pPr>
    </w:p>
    <w:p w14:paraId="2B033EF7" w14:textId="648253E0" w:rsidR="007560C0" w:rsidRDefault="0040200D" w:rsidP="00081D62">
      <w:pPr>
        <w:pStyle w:val="BodyText"/>
      </w:pPr>
      <w:r>
        <w:t xml:space="preserve">In this </w:t>
      </w:r>
      <w:r w:rsidR="0055719E">
        <w:t>paper</w:t>
      </w:r>
      <w:r>
        <w:t xml:space="preserve">, further details of how the </w:t>
      </w:r>
      <w:r w:rsidR="00AE19EC">
        <w:t>neighbour relation establishment procedure works in the non-</w:t>
      </w:r>
      <w:r w:rsidR="004230D2">
        <w:t>stand-alone</w:t>
      </w:r>
      <w:r w:rsidR="00AE19EC">
        <w:t xml:space="preserve"> (NSA) deployments</w:t>
      </w:r>
      <w:r w:rsidR="0055719E">
        <w:t>.</w:t>
      </w:r>
    </w:p>
    <w:p w14:paraId="1281B722" w14:textId="16545B13" w:rsidR="006425C6" w:rsidRDefault="004000E8" w:rsidP="006425C6">
      <w:pPr>
        <w:pStyle w:val="Heading1"/>
      </w:pPr>
      <w:bookmarkStart w:id="0" w:name="_Ref178064866"/>
      <w:r w:rsidRPr="00CE0424">
        <w:t>Discussion</w:t>
      </w:r>
      <w:bookmarkEnd w:id="0"/>
    </w:p>
    <w:p w14:paraId="17147B78" w14:textId="23FA1B1F" w:rsidR="00AA0139" w:rsidRPr="00AA0139" w:rsidRDefault="00C86EDF" w:rsidP="00AC5FFA">
      <w:pPr>
        <w:pStyle w:val="Heading2"/>
      </w:pPr>
      <w:bookmarkStart w:id="1" w:name="_Ref480445327"/>
      <w:r>
        <w:t>N</w:t>
      </w:r>
      <w:r w:rsidR="00622502">
        <w:t>eighbour relation establishment</w:t>
      </w:r>
      <w:r>
        <w:t xml:space="preserve"> in LTE</w:t>
      </w:r>
      <w:bookmarkEnd w:id="1"/>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1F4307ED" w:rsidR="0055719E" w:rsidRPr="00A87C47" w:rsidRDefault="0055719E" w:rsidP="0055719E">
      <w:pPr>
        <w:pStyle w:val="BodyText"/>
        <w:rPr>
          <w:b/>
        </w:rPr>
      </w:pPr>
      <w:r>
        <w:t xml:space="preserve">Once the UE perform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ECI (combination of eNB ID and cell ID).</w:t>
      </w:r>
    </w:p>
    <w:p w14:paraId="292D4C8C" w14:textId="7A500616"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t xml:space="preserve">Figure </w:t>
      </w:r>
      <w:r>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w:t>
      </w:r>
      <w:r w:rsidR="009D2B94">
        <w:lastRenderedPageBreak/>
        <w:t>these values</w:t>
      </w:r>
      <w:r>
        <w:t xml:space="preserve">, the UE reports the detected ECGI to the serving eNB, and the eNB decides </w:t>
      </w:r>
      <w:r w:rsidR="0069133C">
        <w:t>to add this neighbour relation. The eNB can use the PCI and ECGI to lookup a transport layer address to the new eNB, update the Neighbour Relation list, and, if needed, setup a ne</w:t>
      </w:r>
      <w:r w:rsidR="004158C2">
        <w:t>w X2 interface towards this eNB</w:t>
      </w:r>
      <w:r w:rsidR="0069133C">
        <w:t xml:space="preserve"> [1]</w:t>
      </w:r>
      <w:r w:rsidR="004158C2">
        <w:t>.</w:t>
      </w:r>
    </w:p>
    <w:p w14:paraId="298AAF96" w14:textId="2C185D42" w:rsidR="0055719E" w:rsidRDefault="00D247FF" w:rsidP="004158C2">
      <w:pPr>
        <w:pStyle w:val="BodyText"/>
        <w:jc w:val="center"/>
        <w:rPr>
          <w:b/>
        </w:rPr>
      </w:pPr>
      <w:r w:rsidRPr="005132EF">
        <w:rPr>
          <w:noProof/>
          <w:lang w:val="en-US" w:eastAsia="en-US"/>
        </w:rPr>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4E580398" w:rsidR="00D247FF" w:rsidRPr="004158C2" w:rsidRDefault="00D247FF" w:rsidP="004158C2">
      <w:pPr>
        <w:pStyle w:val="Caption"/>
        <w:rPr>
          <w:b w:val="0"/>
          <w:lang w:val="en-US"/>
        </w:rPr>
      </w:pPr>
      <w:bookmarkStart w:id="2" w:name="_Ref462997797"/>
      <w:r>
        <w:t xml:space="preserve">Figure </w:t>
      </w:r>
      <w:r>
        <w:fldChar w:fldCharType="begin"/>
      </w:r>
      <w:r>
        <w:instrText xml:space="preserve"> SEQ Figure \* ARABIC </w:instrText>
      </w:r>
      <w:r>
        <w:fldChar w:fldCharType="separate"/>
      </w:r>
      <w:r w:rsidR="0003222E">
        <w:rPr>
          <w:noProof/>
        </w:rPr>
        <w:t>1</w:t>
      </w:r>
      <w:r>
        <w:fldChar w:fldCharType="end"/>
      </w:r>
      <w:bookmarkEnd w:id="2"/>
      <w:r>
        <w:t>. Automatic Neighbour Relation Function in LTE [1]</w:t>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718A002F" w14:textId="77777777" w:rsidR="00CB27CF" w:rsidRDefault="00CB27CF" w:rsidP="00CB27CF">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1B8AE212" w14:textId="403302A4"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In LTE, this Global ID, the ECGI, is not necessary as often as the PCI. Therefore, it is transmitted in SIB1 every 80 ms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5E18CF94" w14:textId="461779A3" w:rsidR="00ED6BC9" w:rsidRDefault="00135824" w:rsidP="00ED6BC9">
      <w:pPr>
        <w:pStyle w:val="Heading2"/>
      </w:pPr>
      <w:r>
        <w:t>ANR</w:t>
      </w:r>
      <w:r w:rsidR="00D12A29">
        <w:t xml:space="preserve"> establishment </w:t>
      </w:r>
      <w:r>
        <w:t xml:space="preserve">between LTE MeNB and NR gNB </w:t>
      </w:r>
      <w:r w:rsidR="00D12A29">
        <w:t xml:space="preserve">in </w:t>
      </w:r>
      <w:r w:rsidR="00ED6BC9" w:rsidRPr="00ED6BC9">
        <w:t>Non-S</w:t>
      </w:r>
      <w:r w:rsidR="00C86EDF">
        <w:t>tand-</w:t>
      </w:r>
      <w:r w:rsidR="00ED6BC9">
        <w:t>Alone (NSA) operation of NR</w:t>
      </w:r>
    </w:p>
    <w:p w14:paraId="3AE47F34" w14:textId="77777777" w:rsidR="004230D2" w:rsidRDefault="004230D2" w:rsidP="004230D2">
      <w:pPr>
        <w:pStyle w:val="BodyText"/>
      </w:pPr>
      <w:r>
        <w:t xml:space="preserve">A LTE master node PCell could request the UE for measuring on the NR carriers to establish the NR leg of dual connectivity. </w:t>
      </w:r>
      <w:r w:rsidRPr="00DE0FF8">
        <w:t>T</w:t>
      </w:r>
      <w:r>
        <w:t>hen t</w:t>
      </w:r>
      <w:r w:rsidRPr="00DE0FF8">
        <w:t>he UE is configured to measure on NR frequencies, detect NR cells, trigger IRAT mobility events (such as the equivalent to B1 and B2 in LTE) and send measurement reports, to assist the network to setup dual connectivity with a Non-Standalone (NSA) NR carrier based on measurements. Upon receiving the measurement report the LTE MeNB may or may not recognize that PCI as a neighbour NR cell.</w:t>
      </w:r>
      <w:r>
        <w:t xml:space="preserve"> If the LTE MeNB recognizes the PCI, then it could provide the UE with the access related information in order to establish the NR leg of the dual connectivity. However, if the PCI of the NR cell is not recognized by the LTE MeNB, then there is a need for a new ANR establishment procedure as the legacy ANR procedure from LTE cannot be used due to the absence of system information in NR. </w:t>
      </w:r>
    </w:p>
    <w:p w14:paraId="6AF0CB53" w14:textId="77777777" w:rsidR="004230D2" w:rsidRDefault="004230D2" w:rsidP="004230D2">
      <w:pPr>
        <w:pStyle w:val="BodyText"/>
        <w:numPr>
          <w:ilvl w:val="0"/>
          <w:numId w:val="25"/>
        </w:numPr>
        <w:ind w:left="1560" w:hanging="1560"/>
        <w:rPr>
          <w:b/>
        </w:rPr>
      </w:pPr>
      <w:r>
        <w:rPr>
          <w:b/>
        </w:rPr>
        <w:t xml:space="preserve">In NSA deployments of </w:t>
      </w:r>
      <w:bookmarkStart w:id="3" w:name="_GoBack"/>
      <w:bookmarkEnd w:id="3"/>
      <w:r>
        <w:rPr>
          <w:b/>
        </w:rPr>
        <w:t>NR, a different ANR procedure needs to be standardized in order to establish NR leg of the dual connectivity when the PCI of the NR cell is not recognized by the LTE MeNB.</w:t>
      </w:r>
    </w:p>
    <w:p w14:paraId="05756AD8" w14:textId="77777777" w:rsidR="000A7D0B" w:rsidRDefault="000A7D0B" w:rsidP="000A7D0B">
      <w:pPr>
        <w:pStyle w:val="BodyText"/>
      </w:pPr>
      <w:r>
        <w:t xml:space="preserve">In general, the ANR procedure will be triggered by the network node very seldom. New node addition to the network or changes in the propagation environments will call for the need for identifying the new neighbouring </w:t>
      </w:r>
      <w:r>
        <w:lastRenderedPageBreak/>
        <w:t>nodes. As ANR procedure will be seldom used by the network node, the procedure should impact minimally on the normal operation of the network.</w:t>
      </w:r>
      <w:r w:rsidRPr="007D0DE0">
        <w:t xml:space="preserve"> </w:t>
      </w:r>
    </w:p>
    <w:p w14:paraId="0490888F" w14:textId="609E0D84" w:rsidR="000A7D0B" w:rsidRDefault="000A7D0B" w:rsidP="000A7D0B">
      <w:pPr>
        <w:pStyle w:val="BodyText"/>
        <w:numPr>
          <w:ilvl w:val="0"/>
          <w:numId w:val="25"/>
        </w:numPr>
        <w:ind w:left="1560" w:hanging="1560"/>
        <w:rPr>
          <w:b/>
        </w:rPr>
      </w:pPr>
      <w:r>
        <w:rPr>
          <w:b/>
        </w:rPr>
        <w:t>The ANR procedures are seldom used in the normal operation of the network nodes.</w:t>
      </w:r>
    </w:p>
    <w:p w14:paraId="3FED93EF" w14:textId="771CEF93" w:rsidR="004A7C0B" w:rsidRDefault="00503770" w:rsidP="004A7C0B">
      <w:pPr>
        <w:pStyle w:val="BodyText"/>
      </w:pPr>
      <w:r>
        <w:t xml:space="preserve">In LTE, the ANR procedure had minimal impact on the normal operation of the network nodes i.e., the network nodes did not transmit additional signals more often just to support ANR procedure. </w:t>
      </w:r>
      <w:r w:rsidR="004A7C0B">
        <w:t>The ANR procedure uses the UE’s capability of reading the neighbour cell’s SIB1.</w:t>
      </w:r>
      <w:r w:rsidR="004A7C0B" w:rsidRPr="004A7C0B">
        <w:t xml:space="preserve"> </w:t>
      </w:r>
    </w:p>
    <w:p w14:paraId="18510441" w14:textId="01A424A6" w:rsidR="004A7C0B" w:rsidRDefault="004A7C0B" w:rsidP="004A7C0B">
      <w:pPr>
        <w:pStyle w:val="BodyText"/>
        <w:numPr>
          <w:ilvl w:val="0"/>
          <w:numId w:val="25"/>
        </w:numPr>
        <w:ind w:left="1560" w:hanging="1560"/>
        <w:rPr>
          <w:b/>
        </w:rPr>
      </w:pPr>
      <w:r>
        <w:rPr>
          <w:b/>
        </w:rPr>
        <w:t>The ANR procedure in LTE do not impact the normal operation of the LTER nodes and a similar procedure in NR is desired.</w:t>
      </w:r>
    </w:p>
    <w:p w14:paraId="2DE14198" w14:textId="5DA66A95" w:rsidR="00AF4263" w:rsidRPr="00AF4263" w:rsidRDefault="00C86EDF" w:rsidP="00AF4263">
      <w:pPr>
        <w:pStyle w:val="Proposal"/>
        <w:numPr>
          <w:ilvl w:val="0"/>
          <w:numId w:val="0"/>
        </w:numPr>
        <w:rPr>
          <w:b w:val="0"/>
        </w:rPr>
      </w:pPr>
      <w:r>
        <w:rPr>
          <w:b w:val="0"/>
        </w:rPr>
        <w:t>It was agreed in RAN plenary in March to prioritize the NSA operation of NR.</w:t>
      </w:r>
      <w:r w:rsidR="00AF4263">
        <w:rPr>
          <w:b w:val="0"/>
        </w:rPr>
        <w:t xml:space="preserve"> In the NSA operation of NR, the NR carriers are not expected to broadcast the system information required for the initial access and the UE will obtain the required system information from the LTE master eNB.</w:t>
      </w:r>
    </w:p>
    <w:p w14:paraId="374AB236" w14:textId="4779B5F9" w:rsidR="00A55B4A" w:rsidRDefault="00A55B4A" w:rsidP="00AF4263">
      <w:pPr>
        <w:pStyle w:val="BodyText"/>
        <w:numPr>
          <w:ilvl w:val="0"/>
          <w:numId w:val="25"/>
        </w:numPr>
        <w:ind w:left="1560" w:hanging="1560"/>
        <w:rPr>
          <w:b/>
        </w:rPr>
      </w:pPr>
      <w:r>
        <w:rPr>
          <w:b/>
        </w:rPr>
        <w:t>In NSA deployments of NR, the LTE MeNB will provide the system information needed for the initial access of the NR RAT</w:t>
      </w:r>
      <w:r w:rsidR="003645F7">
        <w:rPr>
          <w:b/>
        </w:rPr>
        <w:t xml:space="preserve"> except SFN</w:t>
      </w:r>
      <w:r>
        <w:rPr>
          <w:b/>
        </w:rPr>
        <w:t>.</w:t>
      </w:r>
    </w:p>
    <w:p w14:paraId="3ED7A825" w14:textId="3F616250" w:rsidR="00807E2C" w:rsidRDefault="00807E2C" w:rsidP="000A7D0B">
      <w:pPr>
        <w:pStyle w:val="BodyText"/>
      </w:pPr>
      <w:r>
        <w:t xml:space="preserve">There can be many ways to </w:t>
      </w:r>
      <w:r w:rsidR="00515BA1">
        <w:t xml:space="preserve">enable the neighbour relation establishment procedure in NSA deployments. Three of them are briefed in </w:t>
      </w:r>
      <w:r w:rsidR="00D6515B">
        <w:fldChar w:fldCharType="begin"/>
      </w:r>
      <w:r w:rsidR="00D6515B">
        <w:instrText xml:space="preserve"> REF _Ref481497753 \h </w:instrText>
      </w:r>
      <w:r w:rsidR="00D6515B">
        <w:fldChar w:fldCharType="separate"/>
      </w:r>
      <w:r w:rsidR="00D6515B">
        <w:t xml:space="preserve">Table </w:t>
      </w:r>
      <w:r w:rsidR="00D6515B">
        <w:rPr>
          <w:noProof/>
        </w:rPr>
        <w:t>2</w:t>
      </w:r>
      <w:r w:rsidR="00D6515B">
        <w:noBreakHyphen/>
      </w:r>
      <w:r w:rsidR="00D6515B">
        <w:rPr>
          <w:noProof/>
        </w:rPr>
        <w:t>1</w:t>
      </w:r>
      <w:r w:rsidR="00D6515B">
        <w:fldChar w:fldCharType="end"/>
      </w:r>
      <w:r w:rsidR="00D6515B">
        <w:t>.</w:t>
      </w:r>
    </w:p>
    <w:tbl>
      <w:tblPr>
        <w:tblStyle w:val="TableGrid"/>
        <w:tblW w:w="0" w:type="auto"/>
        <w:tblLook w:val="04A0" w:firstRow="1" w:lastRow="0" w:firstColumn="1" w:lastColumn="0" w:noHBand="0" w:noVBand="1"/>
      </w:tblPr>
      <w:tblGrid>
        <w:gridCol w:w="2443"/>
        <w:gridCol w:w="7186"/>
      </w:tblGrid>
      <w:tr w:rsidR="00515BA1" w14:paraId="0218FD52" w14:textId="77777777" w:rsidTr="00515BA1">
        <w:tc>
          <w:tcPr>
            <w:tcW w:w="2463" w:type="dxa"/>
          </w:tcPr>
          <w:p w14:paraId="6FB2893F" w14:textId="2F09121F" w:rsidR="00515BA1" w:rsidRDefault="00515BA1" w:rsidP="000A7D0B">
            <w:pPr>
              <w:pStyle w:val="BodyText"/>
            </w:pPr>
            <w:r>
              <w:t>Different alternatives</w:t>
            </w:r>
          </w:p>
        </w:tc>
        <w:tc>
          <w:tcPr>
            <w:tcW w:w="7284" w:type="dxa"/>
          </w:tcPr>
          <w:p w14:paraId="2F482E5F" w14:textId="400483BE" w:rsidR="00515BA1" w:rsidRDefault="00515BA1" w:rsidP="000A7D0B">
            <w:pPr>
              <w:pStyle w:val="BodyText"/>
            </w:pPr>
            <w:r>
              <w:t>Brief description of the procedure</w:t>
            </w:r>
          </w:p>
        </w:tc>
      </w:tr>
      <w:tr w:rsidR="00515BA1" w14:paraId="30F4496D" w14:textId="77777777" w:rsidTr="00515BA1">
        <w:tc>
          <w:tcPr>
            <w:tcW w:w="2463" w:type="dxa"/>
          </w:tcPr>
          <w:p w14:paraId="13BAD137" w14:textId="5D0B187B" w:rsidR="00515BA1" w:rsidRDefault="00515BA1" w:rsidP="000A7D0B">
            <w:pPr>
              <w:pStyle w:val="BodyText"/>
            </w:pPr>
            <w:r>
              <w:t>Alternative-1</w:t>
            </w:r>
          </w:p>
        </w:tc>
        <w:tc>
          <w:tcPr>
            <w:tcW w:w="7284" w:type="dxa"/>
          </w:tcPr>
          <w:p w14:paraId="00F8D4B9" w14:textId="44D8F7B5" w:rsidR="00515BA1" w:rsidRDefault="00515BA1" w:rsidP="000A7D0B">
            <w:pPr>
              <w:pStyle w:val="BodyText"/>
            </w:pPr>
            <w:r>
              <w:t xml:space="preserve">NR nodes broadcasts </w:t>
            </w:r>
            <w:r w:rsidR="00A60F60">
              <w:t xml:space="preserve">global-ID (GID) </w:t>
            </w:r>
            <w:r>
              <w:t>in the system information even in the NSA deployments.</w:t>
            </w:r>
            <w:r w:rsidR="00D6515B">
              <w:t xml:space="preserve"> UE measures and reports the </w:t>
            </w:r>
            <w:r w:rsidR="00A60F60">
              <w:t xml:space="preserve">GID </w:t>
            </w:r>
            <w:r w:rsidR="00D6515B">
              <w:t>to the LTE master eNB PCell.</w:t>
            </w:r>
          </w:p>
        </w:tc>
      </w:tr>
      <w:tr w:rsidR="00515BA1" w14:paraId="71AC0E5D" w14:textId="77777777" w:rsidTr="00515BA1">
        <w:tc>
          <w:tcPr>
            <w:tcW w:w="2463" w:type="dxa"/>
          </w:tcPr>
          <w:p w14:paraId="26B19BB6" w14:textId="208E4CBB" w:rsidR="00515BA1" w:rsidRDefault="00515BA1" w:rsidP="000A7D0B">
            <w:pPr>
              <w:pStyle w:val="BodyText"/>
            </w:pPr>
            <w:r>
              <w:t>Alternative-2</w:t>
            </w:r>
          </w:p>
        </w:tc>
        <w:tc>
          <w:tcPr>
            <w:tcW w:w="7284" w:type="dxa"/>
          </w:tcPr>
          <w:p w14:paraId="06AF690A" w14:textId="150BEB00" w:rsidR="00515BA1" w:rsidRDefault="00515BA1" w:rsidP="000A7D0B">
            <w:pPr>
              <w:pStyle w:val="BodyText"/>
            </w:pPr>
            <w:r>
              <w:t xml:space="preserve">NR nodes transmits </w:t>
            </w:r>
            <w:r w:rsidR="00A60F60">
              <w:t xml:space="preserve">GID </w:t>
            </w:r>
            <w:r>
              <w:t xml:space="preserve">on-demand to the UE </w:t>
            </w:r>
            <w:r w:rsidR="00B87B73">
              <w:t>once the UE has accessed the NR cell via ANR specific RA resources</w:t>
            </w:r>
            <w:r>
              <w:t>.</w:t>
            </w:r>
            <w:r w:rsidR="00D6515B">
              <w:t xml:space="preserve"> UE requests for </w:t>
            </w:r>
            <w:r w:rsidR="00B55A60">
              <w:t xml:space="preserve">the </w:t>
            </w:r>
            <w:r w:rsidR="00A60F60">
              <w:t xml:space="preserve">GID </w:t>
            </w:r>
            <w:r w:rsidR="00B55A60">
              <w:t xml:space="preserve">from the NR gNB (MSG1), obtains it (MSG2) </w:t>
            </w:r>
            <w:r w:rsidR="00D6515B">
              <w:t>and reports the same to the LTE master eNB PCell.</w:t>
            </w:r>
          </w:p>
        </w:tc>
      </w:tr>
      <w:tr w:rsidR="00515BA1" w14:paraId="4FC6C45E" w14:textId="77777777" w:rsidTr="00515BA1">
        <w:tc>
          <w:tcPr>
            <w:tcW w:w="2463" w:type="dxa"/>
          </w:tcPr>
          <w:p w14:paraId="70B00190" w14:textId="4150532D" w:rsidR="00515BA1" w:rsidRDefault="00515BA1" w:rsidP="000A7D0B">
            <w:pPr>
              <w:pStyle w:val="BodyText"/>
            </w:pPr>
            <w:r>
              <w:t>Alternative-3</w:t>
            </w:r>
          </w:p>
        </w:tc>
        <w:tc>
          <w:tcPr>
            <w:tcW w:w="7284" w:type="dxa"/>
          </w:tcPr>
          <w:p w14:paraId="2B38F437" w14:textId="79B29DC8" w:rsidR="00515BA1" w:rsidRDefault="00D6515B" w:rsidP="000A7D0B">
            <w:pPr>
              <w:pStyle w:val="BodyText"/>
            </w:pPr>
            <w:r>
              <w:t xml:space="preserve">NR nodes do not transmit any </w:t>
            </w:r>
            <w:r w:rsidR="00A60F60">
              <w:t xml:space="preserve">GID </w:t>
            </w:r>
            <w:r>
              <w:t xml:space="preserve">or system information. UE access the NR node via ANR specific RA </w:t>
            </w:r>
            <w:r w:rsidR="00B87B73">
              <w:t>resources</w:t>
            </w:r>
            <w:r>
              <w:t xml:space="preserve"> and reports the LTE MeNB PCell’s ECGI to the NR gNB.</w:t>
            </w:r>
          </w:p>
        </w:tc>
      </w:tr>
    </w:tbl>
    <w:p w14:paraId="0385A278" w14:textId="3C2F3375" w:rsidR="00515BA1" w:rsidRDefault="00515BA1" w:rsidP="000A7D0B">
      <w:pPr>
        <w:pStyle w:val="BodyText"/>
      </w:pPr>
    </w:p>
    <w:p w14:paraId="79D5D70F" w14:textId="68532749" w:rsidR="00515BA1" w:rsidRDefault="00515BA1" w:rsidP="00515BA1">
      <w:pPr>
        <w:pStyle w:val="Caption"/>
      </w:pPr>
      <w:bookmarkStart w:id="4" w:name="_Ref481497753"/>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bookmarkEnd w:id="4"/>
      <w:r>
        <w:t xml:space="preserve"> : Different options of ANR establishment procedure</w:t>
      </w:r>
    </w:p>
    <w:p w14:paraId="6FE10FC7" w14:textId="78389276" w:rsidR="00204727" w:rsidRPr="00224C79" w:rsidRDefault="00AB0B83" w:rsidP="00224C79">
      <w:pPr>
        <w:pStyle w:val="BodyText"/>
        <w:rPr>
          <w:b/>
        </w:rPr>
      </w:pPr>
      <w:r>
        <w:t xml:space="preserve">In alternative-1, </w:t>
      </w:r>
      <w:r w:rsidR="000A7D0B">
        <w:t>the</w:t>
      </w:r>
      <w:r w:rsidR="00A60F60">
        <w:t xml:space="preserve"> GID</w:t>
      </w:r>
      <w:r w:rsidR="000A7D0B">
        <w:t xml:space="preserve"> of the </w:t>
      </w:r>
      <w:r w:rsidR="00073A81">
        <w:t xml:space="preserve">NR nodes is </w:t>
      </w:r>
      <w:r>
        <w:t>broadcasted along with the appropriate system information as well</w:t>
      </w:r>
      <w:r w:rsidR="00073A81">
        <w:t>.</w:t>
      </w:r>
      <w:r>
        <w:t xml:space="preserve"> When the LTE MeNB PCell requests the UE to report the NR node’s </w:t>
      </w:r>
      <w:r w:rsidR="00A60F60">
        <w:t>GID</w:t>
      </w:r>
      <w:r>
        <w:t xml:space="preserve">, the UE reads the corresponding (to the PCI as requested by the LTE MeNB PCell) system information and reports the </w:t>
      </w:r>
      <w:r w:rsidR="00A60F60">
        <w:t xml:space="preserve">GID </w:t>
      </w:r>
      <w:r>
        <w:t xml:space="preserve">to the LTE MeNB PCell. </w:t>
      </w:r>
      <w:r w:rsidR="003D3FC0">
        <w:t xml:space="preserve">Note that this procedure can be exactly reused for SA deployments and hence creates least standardization overhead. However in </w:t>
      </w:r>
      <w:r>
        <w:t xml:space="preserve">this procedure, the NR nodes needs to broadcast the system information all the time although ANR procedure is very seldom used by the network and hence results in wastage of resources for the NR node. </w:t>
      </w:r>
      <w:r w:rsidR="003D3FC0">
        <w:t xml:space="preserve">Also, the progress in the system information (SIB1) </w:t>
      </w:r>
      <w:r w:rsidR="002D1EA7">
        <w:t xml:space="preserve">related broadcast control channel </w:t>
      </w:r>
      <w:r w:rsidR="003D3FC0">
        <w:t xml:space="preserve">design in RAN1 </w:t>
      </w:r>
      <w:r w:rsidR="004A5194">
        <w:t xml:space="preserve">and the system information contents in RAN2 </w:t>
      </w:r>
      <w:r w:rsidR="003D3FC0">
        <w:t>for the early drop targeting NSA</w:t>
      </w:r>
      <w:r w:rsidR="00204727">
        <w:t xml:space="preserve"> deployments of NR</w:t>
      </w:r>
      <w:r w:rsidR="00722BE2">
        <w:t xml:space="preserve"> needs to be followed closely</w:t>
      </w:r>
      <w:r w:rsidR="00204727">
        <w:t xml:space="preserve">. </w:t>
      </w:r>
    </w:p>
    <w:p w14:paraId="282727E6" w14:textId="3070010E" w:rsidR="00204727" w:rsidRDefault="00204727" w:rsidP="00204727">
      <w:pPr>
        <w:pStyle w:val="BodyText"/>
        <w:numPr>
          <w:ilvl w:val="0"/>
          <w:numId w:val="25"/>
        </w:numPr>
        <w:ind w:left="1560" w:hanging="1560"/>
        <w:rPr>
          <w:b/>
        </w:rPr>
      </w:pPr>
      <w:r>
        <w:rPr>
          <w:b/>
        </w:rPr>
        <w:t xml:space="preserve">Progress of </w:t>
      </w:r>
      <w:r w:rsidR="002D1EA7">
        <w:rPr>
          <w:b/>
        </w:rPr>
        <w:t xml:space="preserve">broadcast control channel </w:t>
      </w:r>
      <w:r>
        <w:rPr>
          <w:b/>
        </w:rPr>
        <w:t xml:space="preserve">design needs to take place in RAN1 </w:t>
      </w:r>
      <w:r w:rsidR="00722BE2">
        <w:rPr>
          <w:b/>
        </w:rPr>
        <w:t xml:space="preserve">and SIB1 information elements needs to take place in RAN2 </w:t>
      </w:r>
      <w:r>
        <w:rPr>
          <w:b/>
        </w:rPr>
        <w:t>for the first NSA specific release to make sure that alternative-1 can be used for ANR purposes.</w:t>
      </w:r>
    </w:p>
    <w:p w14:paraId="07AEE1D3" w14:textId="3DA9C40B" w:rsidR="00204727" w:rsidRDefault="00204727" w:rsidP="00204727">
      <w:pPr>
        <w:pStyle w:val="BodyText"/>
        <w:numPr>
          <w:ilvl w:val="0"/>
          <w:numId w:val="25"/>
        </w:numPr>
        <w:ind w:left="1560" w:hanging="1560"/>
        <w:rPr>
          <w:b/>
        </w:rPr>
      </w:pPr>
      <w:r>
        <w:rPr>
          <w:b/>
        </w:rPr>
        <w:t>Alternative-1 has least standardization effort but has (possibly) large transmission overhead in NSA deployments.</w:t>
      </w:r>
    </w:p>
    <w:p w14:paraId="4D81FB7A" w14:textId="54DA2911" w:rsidR="00B87B73" w:rsidRDefault="00B87B73" w:rsidP="000A7D0B">
      <w:pPr>
        <w:pStyle w:val="BodyText"/>
      </w:pPr>
      <w:r>
        <w:t xml:space="preserve">In alternative-2, the UE access the NR node via ANR specific (or default) RA configurations. Once the UE has accessed the NR cell, the UE requests for the </w:t>
      </w:r>
      <w:r w:rsidR="00A60F60">
        <w:t xml:space="preserve">GID </w:t>
      </w:r>
      <w:r>
        <w:t xml:space="preserve">transmission from the NR cell and obtains the same via dedicated RRC signalling. The so obtained </w:t>
      </w:r>
      <w:r w:rsidR="00A60F60">
        <w:t xml:space="preserve">GID </w:t>
      </w:r>
      <w:r>
        <w:t xml:space="preserve">will then be forwarded to the LTE MeNB PCell. </w:t>
      </w:r>
      <w:r w:rsidR="00CE12F5">
        <w:t xml:space="preserve">This procedure has the advantage that there is no overhead of system information transmission in NR nodes. </w:t>
      </w:r>
    </w:p>
    <w:p w14:paraId="7B6B0F1A" w14:textId="4A67A69C" w:rsidR="00204727" w:rsidRPr="00224C79" w:rsidRDefault="00FE4734" w:rsidP="00224C79">
      <w:pPr>
        <w:pStyle w:val="BodyText"/>
        <w:rPr>
          <w:b/>
        </w:rPr>
      </w:pPr>
      <w:r>
        <w:t>Alternative-3 is</w:t>
      </w:r>
      <w:r w:rsidR="008C0687">
        <w:t xml:space="preserve"> to minimize the impact of new ANR procedure on the normal operation </w:t>
      </w:r>
      <w:r w:rsidR="00DD2D9D">
        <w:t xml:space="preserve">in NSA deployments </w:t>
      </w:r>
      <w:r>
        <w:t>by</w:t>
      </w:r>
      <w:r w:rsidR="00DD2D9D">
        <w:t xml:space="preserve"> </w:t>
      </w:r>
      <w:r w:rsidR="008C0687">
        <w:t>obtaining</w:t>
      </w:r>
      <w:r w:rsidR="00DD2D9D">
        <w:t xml:space="preserve"> the LTE MeNB PCell’s ECGI </w:t>
      </w:r>
      <w:r w:rsidR="008C0687">
        <w:t xml:space="preserve">from the LTE MeNB and forwarding the same to the NR cell upon accessing </w:t>
      </w:r>
      <w:r w:rsidR="009A11F5">
        <w:t>it.</w:t>
      </w:r>
      <w:r w:rsidR="008C0687">
        <w:t xml:space="preserve"> </w:t>
      </w:r>
      <w:r w:rsidR="009A11F5">
        <w:t xml:space="preserve">The RA configuration to be used by the UE for accessing the NR cell could be a dedicated configuration for ANR establishment purposes in dual connectivity scenarios of NSA deployments. </w:t>
      </w:r>
    </w:p>
    <w:p w14:paraId="4340B590" w14:textId="53E53E77" w:rsidR="00204727" w:rsidRPr="00224C79" w:rsidRDefault="00204727" w:rsidP="00224C79">
      <w:pPr>
        <w:pStyle w:val="BodyText"/>
        <w:numPr>
          <w:ilvl w:val="0"/>
          <w:numId w:val="25"/>
        </w:numPr>
        <w:ind w:left="1560" w:hanging="1560"/>
        <w:rPr>
          <w:b/>
        </w:rPr>
      </w:pPr>
      <w:r>
        <w:rPr>
          <w:b/>
        </w:rPr>
        <w:t>Alternative-2 and alternative-3 needs t</w:t>
      </w:r>
      <w:r w:rsidR="00F31D04">
        <w:rPr>
          <w:b/>
        </w:rPr>
        <w:t>he</w:t>
      </w:r>
      <w:r>
        <w:rPr>
          <w:b/>
        </w:rPr>
        <w:t xml:space="preserve"> UE to be capable of accessing NR gNB using ANR specific RA configurations.</w:t>
      </w:r>
    </w:p>
    <w:p w14:paraId="1DD08535" w14:textId="6CC5E896" w:rsidR="00204727" w:rsidRPr="00224C79" w:rsidRDefault="00204727" w:rsidP="00224C79">
      <w:pPr>
        <w:pStyle w:val="BodyText"/>
        <w:numPr>
          <w:ilvl w:val="0"/>
          <w:numId w:val="25"/>
        </w:numPr>
        <w:ind w:left="1560" w:hanging="1560"/>
        <w:rPr>
          <w:b/>
        </w:rPr>
      </w:pPr>
      <w:r>
        <w:rPr>
          <w:b/>
        </w:rPr>
        <w:lastRenderedPageBreak/>
        <w:t>Alternative-2 and alternative-3 can be seen as on-demand ANR schemes where additional resources will be seldom used.</w:t>
      </w:r>
    </w:p>
    <w:p w14:paraId="7F78BD39" w14:textId="57BF4BB9" w:rsidR="00752005" w:rsidRPr="00224C79" w:rsidRDefault="00752005" w:rsidP="00224C79">
      <w:pPr>
        <w:pStyle w:val="BodyText"/>
        <w:numPr>
          <w:ilvl w:val="0"/>
          <w:numId w:val="25"/>
        </w:numPr>
        <w:ind w:left="1560" w:hanging="1560"/>
        <w:rPr>
          <w:b/>
        </w:rPr>
      </w:pPr>
      <w:r>
        <w:rPr>
          <w:b/>
        </w:rPr>
        <w:t>Altern</w:t>
      </w:r>
      <w:r w:rsidRPr="00B25794">
        <w:rPr>
          <w:b/>
        </w:rPr>
        <w:t>ative-2 and alternative-3 needs to have NSA specific standardization support for ANR.</w:t>
      </w:r>
    </w:p>
    <w:p w14:paraId="538426AC" w14:textId="659EE66E" w:rsidR="003D3FC0" w:rsidRPr="00224C79" w:rsidRDefault="00204727" w:rsidP="00224C79">
      <w:pPr>
        <w:pStyle w:val="BodyText"/>
      </w:pPr>
      <w:r w:rsidRPr="00224C79">
        <w:t>Based</w:t>
      </w:r>
      <w:r>
        <w:t xml:space="preserve"> on the above observations, it is clear that alternative-1 is preferred if </w:t>
      </w:r>
      <w:r w:rsidR="002D1EA7">
        <w:t xml:space="preserve">BCCH </w:t>
      </w:r>
      <w:r>
        <w:t>design is in place in RAN1</w:t>
      </w:r>
      <w:r w:rsidR="00722BE2">
        <w:t xml:space="preserve">and RAN2 has agreed on SIB1 IEs </w:t>
      </w:r>
      <w:r>
        <w:t xml:space="preserve"> and </w:t>
      </w:r>
      <w:r w:rsidR="00722BE2">
        <w:t xml:space="preserve">if </w:t>
      </w:r>
      <w:r>
        <w:t>transmission of SIB1 is preferred in NSA deployments as well. However, if RAN1 progress is deemed to be blocking and if SIB1 transmission is not mandated for NSA, then alternative-2 and alternative-3 provide the least overhead design to support ANR in NSA deployments.</w:t>
      </w:r>
    </w:p>
    <w:p w14:paraId="3FC897F5" w14:textId="1BFAF3FD" w:rsidR="00752005" w:rsidRPr="00224C79" w:rsidRDefault="00204727">
      <w:pPr>
        <w:pStyle w:val="Proposal"/>
        <w:numPr>
          <w:ilvl w:val="0"/>
          <w:numId w:val="41"/>
        </w:numPr>
      </w:pPr>
      <w:r>
        <w:rPr>
          <w:lang w:val="en-US"/>
        </w:rPr>
        <w:t xml:space="preserve">Send a LS to RAN1 to check the expected time lines of </w:t>
      </w:r>
      <w:r w:rsidR="002D1EA7">
        <w:rPr>
          <w:lang w:val="en-US"/>
        </w:rPr>
        <w:t xml:space="preserve">BCCH </w:t>
      </w:r>
      <w:r>
        <w:rPr>
          <w:lang w:val="en-US"/>
        </w:rPr>
        <w:t>design</w:t>
      </w:r>
      <w:r w:rsidR="002D1EA7">
        <w:rPr>
          <w:lang w:val="en-US"/>
        </w:rPr>
        <w:t xml:space="preserve"> and also check the progress of RAN2 on SIB1 IEs</w:t>
      </w:r>
      <w:r>
        <w:rPr>
          <w:lang w:val="en-US"/>
        </w:rPr>
        <w:t>.</w:t>
      </w:r>
      <w:r w:rsidR="00C235C8">
        <w:rPr>
          <w:lang w:val="en-US"/>
        </w:rPr>
        <w:t xml:space="preserve"> </w:t>
      </w:r>
    </w:p>
    <w:p w14:paraId="2B4B2DE0" w14:textId="2450178E" w:rsidR="00A146AB" w:rsidRPr="00CE12F5" w:rsidRDefault="00752005">
      <w:pPr>
        <w:pStyle w:val="Proposal"/>
        <w:numPr>
          <w:ilvl w:val="0"/>
          <w:numId w:val="41"/>
        </w:numPr>
      </w:pPr>
      <w:r>
        <w:rPr>
          <w:lang w:val="en-US"/>
        </w:rPr>
        <w:t>If transmission of SIB1 is not preferred in NSA deployments, standardize ANR procedure as mentioned in alternative-2 and/or alternative-3</w:t>
      </w:r>
    </w:p>
    <w:p w14:paraId="6DAAF8C8" w14:textId="77777777" w:rsidR="00C01F33" w:rsidRDefault="00C01F33" w:rsidP="00CE0424">
      <w:pPr>
        <w:pStyle w:val="Heading1"/>
      </w:pPr>
      <w:r w:rsidRPr="00CE0424">
        <w:t>Conclusion</w:t>
      </w:r>
    </w:p>
    <w:p w14:paraId="280A0126" w14:textId="2E82C8FD" w:rsidR="004158C2" w:rsidRPr="004158C2" w:rsidRDefault="004158C2" w:rsidP="00D26B46">
      <w:pPr>
        <w:pStyle w:val="BodyText"/>
        <w:rPr>
          <w:b/>
        </w:rPr>
      </w:pPr>
      <w:r>
        <w:t>In the previous section, the following has been observed:</w:t>
      </w:r>
    </w:p>
    <w:p w14:paraId="039BE095" w14:textId="77777777" w:rsidR="00A146AB" w:rsidRDefault="00A146AB" w:rsidP="00A146AB">
      <w:pPr>
        <w:pStyle w:val="BodyText"/>
        <w:numPr>
          <w:ilvl w:val="0"/>
          <w:numId w:val="42"/>
        </w:numPr>
        <w:rPr>
          <w:b/>
        </w:rPr>
      </w:pPr>
      <w:r w:rsidRPr="00A87C47">
        <w:rPr>
          <w:b/>
        </w:rPr>
        <w:t>In LTE, the UE reports to the serving eNB measurement reports associated to local</w:t>
      </w:r>
      <w:r>
        <w:rPr>
          <w:b/>
        </w:rPr>
        <w:t>ly</w:t>
      </w:r>
      <w:r w:rsidRPr="00A87C47">
        <w:rPr>
          <w:b/>
        </w:rPr>
        <w:t xml:space="preserve"> unique identifiers (e.g. PCIs).</w:t>
      </w:r>
    </w:p>
    <w:p w14:paraId="0E036E6D" w14:textId="77777777" w:rsidR="00A146AB" w:rsidRPr="00CB27CF" w:rsidRDefault="00A146AB" w:rsidP="00A146AB">
      <w:pPr>
        <w:pStyle w:val="BodyText"/>
        <w:numPr>
          <w:ilvl w:val="0"/>
          <w:numId w:val="42"/>
        </w:numPr>
        <w:ind w:left="1560" w:hanging="1560"/>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34B00B36" w14:textId="77777777" w:rsidR="00A146AB" w:rsidRDefault="00A146AB" w:rsidP="00A146AB">
      <w:pPr>
        <w:pStyle w:val="BodyText"/>
        <w:numPr>
          <w:ilvl w:val="0"/>
          <w:numId w:val="42"/>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60AAF89F" w14:textId="77777777" w:rsidR="00A146AB" w:rsidRPr="00CB27CF" w:rsidRDefault="00A146AB" w:rsidP="00A146AB">
      <w:pPr>
        <w:pStyle w:val="BodyText"/>
        <w:numPr>
          <w:ilvl w:val="0"/>
          <w:numId w:val="42"/>
        </w:numPr>
        <w:ind w:left="1560" w:hanging="1560"/>
        <w:rPr>
          <w:b/>
        </w:rPr>
      </w:pPr>
      <w:r>
        <w:rPr>
          <w:b/>
        </w:rPr>
        <w:t>In LTE, a globally unique identifier (ECGI) is broadcasted in SIB1 and can be associated to a locally unique identifier (PCI).</w:t>
      </w:r>
    </w:p>
    <w:p w14:paraId="13D7CFD3" w14:textId="77777777" w:rsidR="00A146AB" w:rsidRPr="00D3176C" w:rsidRDefault="00A146AB" w:rsidP="00A146AB">
      <w:pPr>
        <w:pStyle w:val="BodyText"/>
        <w:numPr>
          <w:ilvl w:val="0"/>
          <w:numId w:val="42"/>
        </w:numPr>
        <w:ind w:left="1560" w:hanging="1560"/>
        <w:rPr>
          <w:b/>
        </w:rPr>
      </w:pPr>
      <w:r>
        <w:rPr>
          <w:b/>
        </w:rPr>
        <w:t>In LTE, a globally unique identifier (ECGI) is broadcasted with a larger periodicity than the locally unique identifier (PCI).</w:t>
      </w:r>
    </w:p>
    <w:p w14:paraId="5C42FA1F" w14:textId="77777777" w:rsidR="00A146AB" w:rsidRDefault="00A146AB" w:rsidP="00A146AB">
      <w:pPr>
        <w:pStyle w:val="BodyText"/>
        <w:numPr>
          <w:ilvl w:val="0"/>
          <w:numId w:val="42"/>
        </w:numPr>
        <w:ind w:left="1560" w:hanging="1560"/>
        <w:rPr>
          <w:b/>
        </w:rPr>
      </w:pPr>
      <w:r>
        <w:rPr>
          <w:b/>
        </w:rPr>
        <w:t>In NSA deployments of NR, system information is not broadcasted by the NR nodes.</w:t>
      </w:r>
    </w:p>
    <w:p w14:paraId="10826483" w14:textId="77777777" w:rsidR="00A146AB" w:rsidRDefault="00A146AB" w:rsidP="00A146AB">
      <w:pPr>
        <w:pStyle w:val="BodyText"/>
        <w:numPr>
          <w:ilvl w:val="0"/>
          <w:numId w:val="42"/>
        </w:numPr>
        <w:ind w:left="1560" w:hanging="1560"/>
        <w:rPr>
          <w:b/>
        </w:rPr>
      </w:pPr>
      <w:r>
        <w:rPr>
          <w:b/>
        </w:rPr>
        <w:t>In NSA deployments of NR, the LTE MeNB will provide the system information needed for the initial access of the NR RAT.</w:t>
      </w:r>
    </w:p>
    <w:p w14:paraId="17A98DF9" w14:textId="77777777" w:rsidR="00A146AB" w:rsidRDefault="00A146AB" w:rsidP="00A146AB">
      <w:pPr>
        <w:pStyle w:val="BodyText"/>
        <w:numPr>
          <w:ilvl w:val="0"/>
          <w:numId w:val="42"/>
        </w:numPr>
        <w:ind w:left="1560" w:hanging="1560"/>
        <w:rPr>
          <w:b/>
        </w:rPr>
      </w:pPr>
      <w:r>
        <w:rPr>
          <w:b/>
        </w:rPr>
        <w:t>In NSA deployments of NR, a different ANR procedure needs to be standardized in order to establish NR leg of the dual connectivity when the PCI of the NR cell is not recognized by the LTE MeNB.</w:t>
      </w:r>
    </w:p>
    <w:p w14:paraId="283F70BF" w14:textId="52CBE3D9" w:rsidR="00752005" w:rsidRPr="007D0DE0" w:rsidRDefault="00A146AB" w:rsidP="00A146AB">
      <w:pPr>
        <w:pStyle w:val="BodyText"/>
        <w:numPr>
          <w:ilvl w:val="0"/>
          <w:numId w:val="42"/>
        </w:numPr>
        <w:ind w:left="1560" w:hanging="1560"/>
        <w:rPr>
          <w:b/>
        </w:rPr>
      </w:pPr>
      <w:r>
        <w:rPr>
          <w:b/>
        </w:rPr>
        <w:t>The ANR procedures are seldom used in the normal operation of the network nodes.</w:t>
      </w:r>
    </w:p>
    <w:p w14:paraId="37A9C0E5" w14:textId="6E1400EA" w:rsidR="00752005" w:rsidRPr="00224C79" w:rsidRDefault="00752005" w:rsidP="00224C79">
      <w:pPr>
        <w:pStyle w:val="BodyText"/>
        <w:numPr>
          <w:ilvl w:val="0"/>
          <w:numId w:val="42"/>
        </w:numPr>
        <w:ind w:left="1560" w:hanging="1560"/>
      </w:pPr>
      <w:r w:rsidRPr="00752005">
        <w:rPr>
          <w:b/>
        </w:rPr>
        <w:t>Progress of SIB1 design needs to take place in RAN1 for the first NSA specific release to make sure that alternative-1 can be used for ANR purposes.</w:t>
      </w:r>
    </w:p>
    <w:p w14:paraId="0659E45E" w14:textId="79BC66E1" w:rsidR="00752005" w:rsidRPr="00224C79" w:rsidRDefault="00752005" w:rsidP="00224C79">
      <w:pPr>
        <w:pStyle w:val="BodyText"/>
        <w:numPr>
          <w:ilvl w:val="0"/>
          <w:numId w:val="42"/>
        </w:numPr>
        <w:ind w:left="1560" w:hanging="1560"/>
      </w:pPr>
      <w:r w:rsidRPr="00752005">
        <w:rPr>
          <w:b/>
        </w:rPr>
        <w:t>Alternative-1 has least standardization effort but has (possibly) large transmission overhead in NSA deployments.</w:t>
      </w:r>
    </w:p>
    <w:p w14:paraId="706EAFBB" w14:textId="270D1070" w:rsidR="00752005" w:rsidRPr="00224C79" w:rsidRDefault="00752005" w:rsidP="00224C79">
      <w:pPr>
        <w:pStyle w:val="BodyText"/>
        <w:numPr>
          <w:ilvl w:val="0"/>
          <w:numId w:val="42"/>
        </w:numPr>
        <w:ind w:left="1560" w:hanging="1560"/>
      </w:pPr>
      <w:r>
        <w:rPr>
          <w:b/>
        </w:rPr>
        <w:t>A</w:t>
      </w:r>
      <w:r w:rsidRPr="00752005">
        <w:rPr>
          <w:b/>
        </w:rPr>
        <w:t>lternative-2 and alternative-3 needs to UE to be capable of accessing NR gNB using ANR specific RA configurations.</w:t>
      </w:r>
    </w:p>
    <w:p w14:paraId="61588979" w14:textId="3C92C34E" w:rsidR="00752005" w:rsidRPr="00224C79" w:rsidRDefault="00752005" w:rsidP="00224C79">
      <w:pPr>
        <w:pStyle w:val="BodyText"/>
        <w:numPr>
          <w:ilvl w:val="0"/>
          <w:numId w:val="42"/>
        </w:numPr>
        <w:ind w:left="1560" w:hanging="1560"/>
      </w:pPr>
      <w:r>
        <w:rPr>
          <w:b/>
        </w:rPr>
        <w:t>A</w:t>
      </w:r>
      <w:r w:rsidRPr="00752005">
        <w:rPr>
          <w:b/>
        </w:rPr>
        <w:t>lternative-2 and alternative-3 can be seen as on-demand ANR schemes where additional resources will be seldom used.</w:t>
      </w:r>
    </w:p>
    <w:p w14:paraId="0D3A3DFE" w14:textId="4563BE44" w:rsidR="00752005" w:rsidRPr="00224C79" w:rsidRDefault="00752005" w:rsidP="00224C79">
      <w:pPr>
        <w:pStyle w:val="BodyText"/>
        <w:numPr>
          <w:ilvl w:val="0"/>
          <w:numId w:val="42"/>
        </w:numPr>
        <w:ind w:left="1560" w:hanging="1560"/>
      </w:pPr>
      <w:r w:rsidRPr="00224C79">
        <w:rPr>
          <w:b/>
        </w:rPr>
        <w:t>A</w:t>
      </w:r>
      <w:r w:rsidRPr="00752005">
        <w:rPr>
          <w:b/>
        </w:rPr>
        <w:t>lternative-2 and alternative-3 needs to have NSA specific standardization support for ANR.</w:t>
      </w:r>
    </w:p>
    <w:p w14:paraId="777CEB1B" w14:textId="5F9AB4D4" w:rsidR="00A146AB" w:rsidRPr="00A146AB" w:rsidRDefault="004158C2" w:rsidP="00A146AB">
      <w:pPr>
        <w:pStyle w:val="BodyText"/>
      </w:pPr>
      <w:r>
        <w:t>Based on these observations, we have proposed the following:</w:t>
      </w:r>
    </w:p>
    <w:p w14:paraId="0D2BF9F6" w14:textId="4CF3D686" w:rsidR="00204727" w:rsidRPr="00224C79" w:rsidRDefault="00204727" w:rsidP="00224C79">
      <w:pPr>
        <w:pStyle w:val="Proposal"/>
        <w:numPr>
          <w:ilvl w:val="0"/>
          <w:numId w:val="45"/>
        </w:numPr>
      </w:pPr>
      <w:r w:rsidRPr="00752005">
        <w:rPr>
          <w:lang w:val="en-US"/>
        </w:rPr>
        <w:t>Send a LS to RAN1 to check the expected time lines of SIB1 design.</w:t>
      </w:r>
    </w:p>
    <w:p w14:paraId="4179A986" w14:textId="0CDE8893" w:rsidR="00752005" w:rsidRPr="00CE12F5" w:rsidRDefault="00752005" w:rsidP="00224C79">
      <w:pPr>
        <w:pStyle w:val="Proposal"/>
        <w:numPr>
          <w:ilvl w:val="0"/>
          <w:numId w:val="45"/>
        </w:numPr>
      </w:pPr>
      <w:r w:rsidRPr="00752005">
        <w:rPr>
          <w:lang w:val="en-US"/>
        </w:rPr>
        <w:t>If transmission of SIB1 is not preferred in NSA deployments, standardize ANR procedure as mentioned in alternative-2 and/or alternative-3</w:t>
      </w:r>
    </w:p>
    <w:p w14:paraId="4F1738F2" w14:textId="77777777" w:rsidR="00563637" w:rsidRDefault="00563637" w:rsidP="004158C2">
      <w:pPr>
        <w:pStyle w:val="BodyText"/>
      </w:pPr>
    </w:p>
    <w:p w14:paraId="4F3D1ECA" w14:textId="77777777" w:rsidR="00F507D1" w:rsidRPr="00CE0424" w:rsidRDefault="00F507D1" w:rsidP="00CE0424">
      <w:pPr>
        <w:pStyle w:val="Heading1"/>
      </w:pPr>
      <w:bookmarkStart w:id="5" w:name="_In-sequence_SDU_delivery"/>
      <w:bookmarkEnd w:id="5"/>
      <w:r w:rsidRPr="00CE0424">
        <w:lastRenderedPageBreak/>
        <w:t>References</w:t>
      </w:r>
    </w:p>
    <w:p w14:paraId="77132D2E" w14:textId="77777777" w:rsidR="00081D62" w:rsidRPr="00313D3B" w:rsidRDefault="00081D62" w:rsidP="00081D62">
      <w:pPr>
        <w:pStyle w:val="Reference"/>
        <w:rPr>
          <w:rFonts w:cs="Arial"/>
        </w:rPr>
      </w:pPr>
      <w:bookmarkStart w:id="6" w:name="_Ref456254943"/>
      <w:bookmarkStart w:id="7" w:name="_Ref456256904"/>
      <w:bookmarkStart w:id="8" w:name="_Ref455126129"/>
      <w:bookmarkStart w:id="9" w:name="_Ref174151459"/>
      <w:bookmarkStart w:id="10" w:name="_Ref189809556"/>
      <w:bookmarkStart w:id="11" w:name="_Ref458687908"/>
      <w:r w:rsidRPr="00313D3B">
        <w:t>3GPP TS 36.300</w:t>
      </w:r>
      <w:r>
        <w:t xml:space="preserve"> V13.4.0 (2016-06), “Evolved Universal Terrestrial Radio Access (E-UTRA) and Evolved Universal Terrestrial Radio Access Network (E-UTRAN); Overall description”</w:t>
      </w:r>
      <w:bookmarkEnd w:id="6"/>
      <w:bookmarkEnd w:id="7"/>
    </w:p>
    <w:p w14:paraId="0B8BECB2" w14:textId="57C557C5" w:rsidR="008B6D83" w:rsidRPr="00010E3F" w:rsidRDefault="00081D62" w:rsidP="00010E3F">
      <w:pPr>
        <w:pStyle w:val="Reference"/>
        <w:spacing w:line="276" w:lineRule="auto"/>
        <w:rPr>
          <w:rFonts w:cs="Arial"/>
        </w:rPr>
      </w:pPr>
      <w:bookmarkStart w:id="12" w:name="_Ref456255044"/>
      <w:r w:rsidRPr="00313D3B">
        <w:rPr>
          <w:rFonts w:cs="Arial"/>
        </w:rPr>
        <w:t>A. Dahlén, A. Johansson, F. Gunnarsson, J. Moe, T. Rimhagen, H. Kallin, ”Evaluations of LTE Automatic Neighbor Relations”, in Proc. IWSON at VTC Spring, Budapest, Hungary, 2011.</w:t>
      </w:r>
      <w:bookmarkEnd w:id="8"/>
      <w:bookmarkEnd w:id="9"/>
      <w:bookmarkEnd w:id="10"/>
      <w:bookmarkEnd w:id="11"/>
      <w:bookmarkEnd w:id="12"/>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2A4F2" w14:textId="77777777" w:rsidR="00A955F6" w:rsidRDefault="00A955F6">
      <w:r>
        <w:separator/>
      </w:r>
    </w:p>
  </w:endnote>
  <w:endnote w:type="continuationSeparator" w:id="0">
    <w:p w14:paraId="41A43EB4" w14:textId="77777777" w:rsidR="00A955F6" w:rsidRDefault="00A955F6">
      <w:r>
        <w:continuationSeparator/>
      </w:r>
    </w:p>
  </w:endnote>
  <w:endnote w:type="continuationNotice" w:id="1">
    <w:p w14:paraId="70073930" w14:textId="77777777" w:rsidR="00A955F6" w:rsidRDefault="00A95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53AAB59B" w:rsidR="00E552BD" w:rsidRDefault="00E552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32E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32E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37130" w14:textId="77777777" w:rsidR="00A955F6" w:rsidRDefault="00A955F6">
      <w:r>
        <w:separator/>
      </w:r>
    </w:p>
  </w:footnote>
  <w:footnote w:type="continuationSeparator" w:id="0">
    <w:p w14:paraId="60CBA4E0" w14:textId="77777777" w:rsidR="00A955F6" w:rsidRDefault="00A955F6">
      <w:r>
        <w:continuationSeparator/>
      </w:r>
    </w:p>
  </w:footnote>
  <w:footnote w:type="continuationNotice" w:id="1">
    <w:p w14:paraId="15C29083" w14:textId="77777777" w:rsidR="00A955F6" w:rsidRDefault="00A955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E552BD" w:rsidRDefault="00E552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7"/>
  </w:num>
  <w:num w:numId="4">
    <w:abstractNumId w:val="20"/>
  </w:num>
  <w:num w:numId="5">
    <w:abstractNumId w:val="14"/>
  </w:num>
  <w:num w:numId="6">
    <w:abstractNumId w:val="23"/>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7"/>
  </w:num>
  <w:num w:numId="17">
    <w:abstractNumId w:val="28"/>
  </w:num>
  <w:num w:numId="18">
    <w:abstractNumId w:val="12"/>
  </w:num>
  <w:num w:numId="19">
    <w:abstractNumId w:val="17"/>
  </w:num>
  <w:num w:numId="20">
    <w:abstractNumId w:val="34"/>
  </w:num>
  <w:num w:numId="21">
    <w:abstractNumId w:val="5"/>
  </w:num>
  <w:num w:numId="22">
    <w:abstractNumId w:val="38"/>
  </w:num>
  <w:num w:numId="23">
    <w:abstractNumId w:val="36"/>
  </w:num>
  <w:num w:numId="24">
    <w:abstractNumId w:val="10"/>
  </w:num>
  <w:num w:numId="25">
    <w:abstractNumId w:val="35"/>
  </w:num>
  <w:num w:numId="26">
    <w:abstractNumId w:val="17"/>
    <w:lvlOverride w:ilvl="0">
      <w:startOverride w:val="1"/>
    </w:lvlOverride>
  </w:num>
  <w:num w:numId="27">
    <w:abstractNumId w:val="32"/>
  </w:num>
  <w:num w:numId="28">
    <w:abstractNumId w:val="19"/>
  </w:num>
  <w:num w:numId="29">
    <w:abstractNumId w:val="22"/>
  </w:num>
  <w:num w:numId="30">
    <w:abstractNumId w:val="11"/>
  </w:num>
  <w:num w:numId="31">
    <w:abstractNumId w:val="24"/>
  </w:num>
  <w:num w:numId="32">
    <w:abstractNumId w:val="4"/>
  </w:num>
  <w:num w:numId="33">
    <w:abstractNumId w:val="25"/>
  </w:num>
  <w:num w:numId="34">
    <w:abstractNumId w:val="9"/>
  </w:num>
  <w:num w:numId="35">
    <w:abstractNumId w:val="7"/>
  </w:num>
  <w:num w:numId="36">
    <w:abstractNumId w:val="18"/>
  </w:num>
  <w:num w:numId="37">
    <w:abstractNumId w:val="17"/>
    <w:lvlOverride w:ilvl="0">
      <w:startOverride w:val="1"/>
    </w:lvlOverride>
  </w:num>
  <w:num w:numId="38">
    <w:abstractNumId w:val="29"/>
  </w:num>
  <w:num w:numId="39">
    <w:abstractNumId w:val="8"/>
  </w:num>
  <w:num w:numId="40">
    <w:abstractNumId w:val="33"/>
  </w:num>
  <w:num w:numId="41">
    <w:abstractNumId w:val="17"/>
    <w:lvlOverride w:ilvl="0">
      <w:startOverride w:val="1"/>
    </w:lvlOverride>
  </w:num>
  <w:num w:numId="42">
    <w:abstractNumId w:val="21"/>
  </w:num>
  <w:num w:numId="43">
    <w:abstractNumId w:val="17"/>
    <w:lvlOverride w:ilvl="0">
      <w:startOverride w:val="1"/>
    </w:lvlOverride>
  </w:num>
  <w:num w:numId="44">
    <w:abstractNumId w:val="31"/>
  </w:num>
  <w:num w:numId="45">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222E"/>
    <w:rsid w:val="000325B8"/>
    <w:rsid w:val="00034C15"/>
    <w:rsid w:val="00036BA1"/>
    <w:rsid w:val="000376BC"/>
    <w:rsid w:val="000422E2"/>
    <w:rsid w:val="0004243D"/>
    <w:rsid w:val="00042F22"/>
    <w:rsid w:val="000432E9"/>
    <w:rsid w:val="000444EF"/>
    <w:rsid w:val="0004676E"/>
    <w:rsid w:val="0005087B"/>
    <w:rsid w:val="00052A07"/>
    <w:rsid w:val="000534E3"/>
    <w:rsid w:val="0005606A"/>
    <w:rsid w:val="00057117"/>
    <w:rsid w:val="000616E7"/>
    <w:rsid w:val="0006487E"/>
    <w:rsid w:val="00065E1A"/>
    <w:rsid w:val="00072023"/>
    <w:rsid w:val="00073A81"/>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A7D0B"/>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F0B"/>
    <w:rsid w:val="0014650D"/>
    <w:rsid w:val="00151E23"/>
    <w:rsid w:val="001526E0"/>
    <w:rsid w:val="001551B5"/>
    <w:rsid w:val="001643A8"/>
    <w:rsid w:val="001659C1"/>
    <w:rsid w:val="00172F15"/>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6173"/>
    <w:rsid w:val="001A6CBA"/>
    <w:rsid w:val="001B0D97"/>
    <w:rsid w:val="001B148F"/>
    <w:rsid w:val="001B2C40"/>
    <w:rsid w:val="001B4D93"/>
    <w:rsid w:val="001B5A5D"/>
    <w:rsid w:val="001B5D49"/>
    <w:rsid w:val="001C1802"/>
    <w:rsid w:val="001C1CE5"/>
    <w:rsid w:val="001C3D2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4727"/>
    <w:rsid w:val="002069B2"/>
    <w:rsid w:val="00207FA3"/>
    <w:rsid w:val="002113AD"/>
    <w:rsid w:val="00214DA8"/>
    <w:rsid w:val="00215423"/>
    <w:rsid w:val="002158FA"/>
    <w:rsid w:val="00216201"/>
    <w:rsid w:val="002176CE"/>
    <w:rsid w:val="00220600"/>
    <w:rsid w:val="002224DB"/>
    <w:rsid w:val="00223FCB"/>
    <w:rsid w:val="00224C79"/>
    <w:rsid w:val="002252C3"/>
    <w:rsid w:val="00225C54"/>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1EA7"/>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1B7B"/>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383C"/>
    <w:rsid w:val="003645F7"/>
    <w:rsid w:val="00365D01"/>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517F"/>
    <w:rsid w:val="003C7806"/>
    <w:rsid w:val="003D109F"/>
    <w:rsid w:val="003D2477"/>
    <w:rsid w:val="003D2478"/>
    <w:rsid w:val="003D2FC4"/>
    <w:rsid w:val="003D3C45"/>
    <w:rsid w:val="003D3FC0"/>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30D2"/>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2B37"/>
    <w:rsid w:val="00485A23"/>
    <w:rsid w:val="00492BC5"/>
    <w:rsid w:val="004964F1"/>
    <w:rsid w:val="004A0199"/>
    <w:rsid w:val="004A07A0"/>
    <w:rsid w:val="004A16BC"/>
    <w:rsid w:val="004A2B94"/>
    <w:rsid w:val="004A5194"/>
    <w:rsid w:val="004A7A8C"/>
    <w:rsid w:val="004A7C0B"/>
    <w:rsid w:val="004B7C0C"/>
    <w:rsid w:val="004C1B75"/>
    <w:rsid w:val="004C2F28"/>
    <w:rsid w:val="004C3898"/>
    <w:rsid w:val="004C41AE"/>
    <w:rsid w:val="004D1176"/>
    <w:rsid w:val="004D36B1"/>
    <w:rsid w:val="004D6406"/>
    <w:rsid w:val="004D7EBD"/>
    <w:rsid w:val="004E2680"/>
    <w:rsid w:val="004E28F9"/>
    <w:rsid w:val="004E462E"/>
    <w:rsid w:val="004E56DC"/>
    <w:rsid w:val="004E76F4"/>
    <w:rsid w:val="004F0787"/>
    <w:rsid w:val="004F0B4E"/>
    <w:rsid w:val="004F0B6C"/>
    <w:rsid w:val="004F2078"/>
    <w:rsid w:val="004F4DA3"/>
    <w:rsid w:val="004F62A7"/>
    <w:rsid w:val="005032AF"/>
    <w:rsid w:val="00503770"/>
    <w:rsid w:val="00506557"/>
    <w:rsid w:val="0050677A"/>
    <w:rsid w:val="005108D8"/>
    <w:rsid w:val="005116F9"/>
    <w:rsid w:val="00514F48"/>
    <w:rsid w:val="005153A7"/>
    <w:rsid w:val="00515BA1"/>
    <w:rsid w:val="00517DC6"/>
    <w:rsid w:val="005219CF"/>
    <w:rsid w:val="00523EA0"/>
    <w:rsid w:val="0052428F"/>
    <w:rsid w:val="00524688"/>
    <w:rsid w:val="0052663D"/>
    <w:rsid w:val="00534B59"/>
    <w:rsid w:val="00536759"/>
    <w:rsid w:val="00537C62"/>
    <w:rsid w:val="00546970"/>
    <w:rsid w:val="005501C2"/>
    <w:rsid w:val="00551BA0"/>
    <w:rsid w:val="00553FD9"/>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5815"/>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5466"/>
    <w:rsid w:val="00655733"/>
    <w:rsid w:val="00655ACD"/>
    <w:rsid w:val="00656A92"/>
    <w:rsid w:val="00656DDE"/>
    <w:rsid w:val="006576B6"/>
    <w:rsid w:val="0066011D"/>
    <w:rsid w:val="006607C0"/>
    <w:rsid w:val="00660A23"/>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29ED"/>
    <w:rsid w:val="006D6F0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2BE2"/>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005"/>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7091"/>
    <w:rsid w:val="007F3049"/>
    <w:rsid w:val="007F3CC1"/>
    <w:rsid w:val="00803FAE"/>
    <w:rsid w:val="0080605F"/>
    <w:rsid w:val="00807786"/>
    <w:rsid w:val="00807E2C"/>
    <w:rsid w:val="00811FCB"/>
    <w:rsid w:val="008158D6"/>
    <w:rsid w:val="008170C5"/>
    <w:rsid w:val="00817196"/>
    <w:rsid w:val="008235DB"/>
    <w:rsid w:val="00824A6E"/>
    <w:rsid w:val="00824AB4"/>
    <w:rsid w:val="00825C42"/>
    <w:rsid w:val="00825D25"/>
    <w:rsid w:val="00827D6F"/>
    <w:rsid w:val="008376AC"/>
    <w:rsid w:val="00837B3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06AC0"/>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324"/>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761"/>
    <w:rsid w:val="00993C52"/>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344F"/>
    <w:rsid w:val="00A048A8"/>
    <w:rsid w:val="00A04F49"/>
    <w:rsid w:val="00A078FE"/>
    <w:rsid w:val="00A13E54"/>
    <w:rsid w:val="00A146AB"/>
    <w:rsid w:val="00A14B31"/>
    <w:rsid w:val="00A17094"/>
    <w:rsid w:val="00A17F63"/>
    <w:rsid w:val="00A2193B"/>
    <w:rsid w:val="00A2351A"/>
    <w:rsid w:val="00A264A9"/>
    <w:rsid w:val="00A26831"/>
    <w:rsid w:val="00A27785"/>
    <w:rsid w:val="00A30187"/>
    <w:rsid w:val="00A30A42"/>
    <w:rsid w:val="00A3448A"/>
    <w:rsid w:val="00A34CCD"/>
    <w:rsid w:val="00A36297"/>
    <w:rsid w:val="00A41E2B"/>
    <w:rsid w:val="00A45B74"/>
    <w:rsid w:val="00A52E1D"/>
    <w:rsid w:val="00A55B4A"/>
    <w:rsid w:val="00A60AA7"/>
    <w:rsid w:val="00A60F60"/>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955F6"/>
    <w:rsid w:val="00AA0139"/>
    <w:rsid w:val="00AA016F"/>
    <w:rsid w:val="00AA1ED6"/>
    <w:rsid w:val="00AA377D"/>
    <w:rsid w:val="00AA51D6"/>
    <w:rsid w:val="00AB0B83"/>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19EC"/>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55A60"/>
    <w:rsid w:val="00B6045F"/>
    <w:rsid w:val="00B62AAA"/>
    <w:rsid w:val="00B664C7"/>
    <w:rsid w:val="00B66689"/>
    <w:rsid w:val="00B70298"/>
    <w:rsid w:val="00B7155D"/>
    <w:rsid w:val="00B739F6"/>
    <w:rsid w:val="00B81A6C"/>
    <w:rsid w:val="00B8301C"/>
    <w:rsid w:val="00B85DE5"/>
    <w:rsid w:val="00B87B73"/>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D7EF4"/>
    <w:rsid w:val="00BE1234"/>
    <w:rsid w:val="00BE1A81"/>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35C8"/>
    <w:rsid w:val="00C25293"/>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A46BB"/>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12F5"/>
    <w:rsid w:val="00CE5B7F"/>
    <w:rsid w:val="00CE7561"/>
    <w:rsid w:val="00CE7603"/>
    <w:rsid w:val="00CF1354"/>
    <w:rsid w:val="00CF3B1F"/>
    <w:rsid w:val="00CF3BF6"/>
    <w:rsid w:val="00CF625B"/>
    <w:rsid w:val="00CF687E"/>
    <w:rsid w:val="00CF7E69"/>
    <w:rsid w:val="00D0232B"/>
    <w:rsid w:val="00D0349B"/>
    <w:rsid w:val="00D04434"/>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1B3"/>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76CA"/>
    <w:rsid w:val="00D579D0"/>
    <w:rsid w:val="00D60E13"/>
    <w:rsid w:val="00D61AF5"/>
    <w:rsid w:val="00D62CD5"/>
    <w:rsid w:val="00D6435F"/>
    <w:rsid w:val="00D6515B"/>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C7E"/>
    <w:rsid w:val="00DE654F"/>
    <w:rsid w:val="00DF0B6E"/>
    <w:rsid w:val="00DF15E0"/>
    <w:rsid w:val="00DF37A0"/>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52BD"/>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887"/>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1D04"/>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5582"/>
    <w:rsid w:val="00F75A7F"/>
    <w:rsid w:val="00F75DDE"/>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734"/>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A9448F7A-C64C-41BA-8CC3-A0BD3D5CE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645F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645F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645F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645F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645F7"/>
    <w:pPr>
      <w:numPr>
        <w:ilvl w:val="3"/>
      </w:numPr>
      <w:outlineLvl w:val="3"/>
    </w:pPr>
    <w:rPr>
      <w:sz w:val="24"/>
      <w:szCs w:val="24"/>
    </w:rPr>
  </w:style>
  <w:style w:type="paragraph" w:styleId="Heading5">
    <w:name w:val="heading 5"/>
    <w:basedOn w:val="Heading4"/>
    <w:next w:val="Normal"/>
    <w:qFormat/>
    <w:rsid w:val="003645F7"/>
    <w:pPr>
      <w:numPr>
        <w:ilvl w:val="4"/>
      </w:numPr>
      <w:outlineLvl w:val="4"/>
    </w:pPr>
    <w:rPr>
      <w:sz w:val="22"/>
      <w:szCs w:val="22"/>
    </w:rPr>
  </w:style>
  <w:style w:type="paragraph" w:styleId="Heading6">
    <w:name w:val="heading 6"/>
    <w:basedOn w:val="Normal"/>
    <w:next w:val="Normal"/>
    <w:qFormat/>
    <w:rsid w:val="003645F7"/>
    <w:pPr>
      <w:keepNext/>
      <w:keepLines/>
      <w:numPr>
        <w:ilvl w:val="5"/>
        <w:numId w:val="1"/>
      </w:numPr>
      <w:spacing w:before="120"/>
      <w:outlineLvl w:val="5"/>
    </w:pPr>
    <w:rPr>
      <w:rFonts w:cs="Arial"/>
    </w:rPr>
  </w:style>
  <w:style w:type="paragraph" w:styleId="Heading7">
    <w:name w:val="heading 7"/>
    <w:basedOn w:val="Normal"/>
    <w:next w:val="Normal"/>
    <w:qFormat/>
    <w:rsid w:val="003645F7"/>
    <w:pPr>
      <w:keepNext/>
      <w:keepLines/>
      <w:numPr>
        <w:ilvl w:val="6"/>
        <w:numId w:val="1"/>
      </w:numPr>
      <w:spacing w:before="120"/>
      <w:outlineLvl w:val="6"/>
    </w:pPr>
    <w:rPr>
      <w:rFonts w:cs="Arial"/>
    </w:rPr>
  </w:style>
  <w:style w:type="paragraph" w:styleId="Heading8">
    <w:name w:val="heading 8"/>
    <w:basedOn w:val="Heading7"/>
    <w:next w:val="Normal"/>
    <w:qFormat/>
    <w:rsid w:val="003645F7"/>
    <w:pPr>
      <w:numPr>
        <w:ilvl w:val="7"/>
      </w:numPr>
      <w:outlineLvl w:val="7"/>
    </w:pPr>
  </w:style>
  <w:style w:type="paragraph" w:styleId="Heading9">
    <w:name w:val="heading 9"/>
    <w:basedOn w:val="Heading8"/>
    <w:next w:val="Normal"/>
    <w:qFormat/>
    <w:rsid w:val="003645F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45F7"/>
    <w:pPr>
      <w:spacing w:before="180"/>
      <w:ind w:left="2693" w:hanging="2693"/>
    </w:pPr>
    <w:rPr>
      <w:b w:val="0"/>
      <w:bCs/>
    </w:rPr>
  </w:style>
  <w:style w:type="paragraph" w:styleId="TOC1">
    <w:name w:val="toc 1"/>
    <w:aliases w:val="Observation TOC2"/>
    <w:uiPriority w:val="39"/>
    <w:rsid w:val="003645F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645F7"/>
    <w:pPr>
      <w:keepNext/>
      <w:keepLines/>
      <w:spacing w:before="180"/>
      <w:jc w:val="center"/>
    </w:pPr>
  </w:style>
  <w:style w:type="paragraph" w:styleId="Caption">
    <w:name w:val="caption"/>
    <w:basedOn w:val="Normal"/>
    <w:next w:val="Normal"/>
    <w:qFormat/>
    <w:rsid w:val="003645F7"/>
    <w:pPr>
      <w:spacing w:after="240"/>
      <w:jc w:val="center"/>
    </w:pPr>
    <w:rPr>
      <w:b/>
      <w:bCs/>
    </w:rPr>
  </w:style>
  <w:style w:type="paragraph" w:styleId="TOC5">
    <w:name w:val="toc 5"/>
    <w:aliases w:val="Observation TOC"/>
    <w:basedOn w:val="TOC4"/>
    <w:semiHidden/>
    <w:rsid w:val="003645F7"/>
    <w:pPr>
      <w:tabs>
        <w:tab w:val="right" w:pos="1701"/>
      </w:tabs>
      <w:ind w:left="1701" w:hanging="1701"/>
    </w:pPr>
  </w:style>
  <w:style w:type="paragraph" w:styleId="TOC4">
    <w:name w:val="toc 4"/>
    <w:basedOn w:val="TOC3"/>
    <w:semiHidden/>
    <w:rsid w:val="003645F7"/>
    <w:pPr>
      <w:ind w:left="1418" w:hanging="1418"/>
    </w:pPr>
  </w:style>
  <w:style w:type="paragraph" w:styleId="TOC3">
    <w:name w:val="toc 3"/>
    <w:basedOn w:val="TOC2"/>
    <w:semiHidden/>
    <w:rsid w:val="003645F7"/>
    <w:pPr>
      <w:ind w:left="1134" w:hanging="1134"/>
    </w:pPr>
  </w:style>
  <w:style w:type="paragraph" w:styleId="TOC2">
    <w:name w:val="toc 2"/>
    <w:basedOn w:val="TOC1"/>
    <w:semiHidden/>
    <w:rsid w:val="003645F7"/>
    <w:pPr>
      <w:keepNext w:val="0"/>
      <w:spacing w:before="0"/>
      <w:ind w:left="851" w:hanging="851"/>
    </w:pPr>
    <w:rPr>
      <w:szCs w:val="20"/>
    </w:rPr>
  </w:style>
  <w:style w:type="paragraph" w:styleId="Index2">
    <w:name w:val="index 2"/>
    <w:basedOn w:val="Index1"/>
    <w:semiHidden/>
    <w:rsid w:val="003645F7"/>
    <w:pPr>
      <w:ind w:left="284"/>
    </w:pPr>
  </w:style>
  <w:style w:type="paragraph" w:styleId="Index1">
    <w:name w:val="index 1"/>
    <w:basedOn w:val="Normal"/>
    <w:semiHidden/>
    <w:rsid w:val="003645F7"/>
    <w:pPr>
      <w:keepLines/>
      <w:spacing w:after="0"/>
    </w:pPr>
  </w:style>
  <w:style w:type="paragraph" w:styleId="DocumentMap">
    <w:name w:val="Document Map"/>
    <w:basedOn w:val="Normal"/>
    <w:semiHidden/>
    <w:rsid w:val="003645F7"/>
    <w:pPr>
      <w:shd w:val="clear" w:color="auto" w:fill="000080"/>
    </w:pPr>
    <w:rPr>
      <w:rFonts w:ascii="Tahoma" w:hAnsi="Tahoma" w:cs="Tahoma"/>
    </w:rPr>
  </w:style>
  <w:style w:type="paragraph" w:styleId="ListNumber2">
    <w:name w:val="List Number 2"/>
    <w:basedOn w:val="ListNumber"/>
    <w:rsid w:val="003645F7"/>
    <w:pPr>
      <w:ind w:left="851"/>
    </w:pPr>
  </w:style>
  <w:style w:type="paragraph" w:styleId="ListNumber">
    <w:name w:val="List Number"/>
    <w:basedOn w:val="List"/>
    <w:rsid w:val="003645F7"/>
  </w:style>
  <w:style w:type="paragraph" w:styleId="List">
    <w:name w:val="List"/>
    <w:basedOn w:val="Normal"/>
    <w:rsid w:val="003645F7"/>
    <w:pPr>
      <w:ind w:left="568" w:hanging="284"/>
    </w:pPr>
  </w:style>
  <w:style w:type="paragraph" w:styleId="Header">
    <w:name w:val="header"/>
    <w:rsid w:val="003645F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645F7"/>
    <w:rPr>
      <w:b/>
      <w:bCs/>
      <w:position w:val="6"/>
      <w:sz w:val="16"/>
      <w:szCs w:val="16"/>
    </w:rPr>
  </w:style>
  <w:style w:type="paragraph" w:styleId="FootnoteText">
    <w:name w:val="footnote text"/>
    <w:basedOn w:val="Normal"/>
    <w:semiHidden/>
    <w:rsid w:val="003645F7"/>
    <w:pPr>
      <w:keepLines/>
      <w:spacing w:after="0"/>
      <w:ind w:left="454" w:hanging="454"/>
    </w:pPr>
    <w:rPr>
      <w:sz w:val="16"/>
      <w:szCs w:val="16"/>
    </w:rPr>
  </w:style>
  <w:style w:type="paragraph" w:customStyle="1" w:styleId="3GPPHeader">
    <w:name w:val="3GPP_Header"/>
    <w:basedOn w:val="Normal"/>
    <w:rsid w:val="003645F7"/>
    <w:pPr>
      <w:tabs>
        <w:tab w:val="left" w:pos="1701"/>
        <w:tab w:val="right" w:pos="9639"/>
      </w:tabs>
      <w:spacing w:after="240"/>
    </w:pPr>
    <w:rPr>
      <w:b/>
      <w:sz w:val="24"/>
    </w:rPr>
  </w:style>
  <w:style w:type="paragraph" w:styleId="TOC9">
    <w:name w:val="toc 9"/>
    <w:basedOn w:val="TOC8"/>
    <w:semiHidden/>
    <w:rsid w:val="003645F7"/>
    <w:pPr>
      <w:ind w:left="1418" w:hanging="1418"/>
    </w:pPr>
  </w:style>
  <w:style w:type="paragraph" w:styleId="TOC6">
    <w:name w:val="toc 6"/>
    <w:basedOn w:val="TOC5"/>
    <w:next w:val="Normal"/>
    <w:semiHidden/>
    <w:rsid w:val="003645F7"/>
    <w:pPr>
      <w:ind w:left="1985" w:hanging="1985"/>
    </w:pPr>
  </w:style>
  <w:style w:type="paragraph" w:styleId="TOC7">
    <w:name w:val="toc 7"/>
    <w:basedOn w:val="TOC6"/>
    <w:next w:val="Normal"/>
    <w:semiHidden/>
    <w:rsid w:val="003645F7"/>
    <w:pPr>
      <w:ind w:left="2268" w:hanging="2268"/>
    </w:pPr>
  </w:style>
  <w:style w:type="paragraph" w:styleId="ListBullet2">
    <w:name w:val="List Bullet 2"/>
    <w:basedOn w:val="ListBullet"/>
    <w:rsid w:val="003645F7"/>
    <w:pPr>
      <w:numPr>
        <w:numId w:val="6"/>
      </w:numPr>
    </w:pPr>
  </w:style>
  <w:style w:type="paragraph" w:styleId="ListBullet">
    <w:name w:val="List Bullet"/>
    <w:basedOn w:val="BodyText"/>
    <w:rsid w:val="003645F7"/>
    <w:pPr>
      <w:numPr>
        <w:numId w:val="5"/>
      </w:numPr>
    </w:pPr>
  </w:style>
  <w:style w:type="paragraph" w:styleId="ListBullet3">
    <w:name w:val="List Bullet 3"/>
    <w:basedOn w:val="ListBullet2"/>
    <w:rsid w:val="003645F7"/>
    <w:pPr>
      <w:numPr>
        <w:numId w:val="7"/>
      </w:numPr>
    </w:pPr>
  </w:style>
  <w:style w:type="paragraph" w:customStyle="1" w:styleId="EQ">
    <w:name w:val="EQ"/>
    <w:basedOn w:val="Normal"/>
    <w:next w:val="Normal"/>
    <w:rsid w:val="003645F7"/>
    <w:pPr>
      <w:keepLines/>
      <w:tabs>
        <w:tab w:val="center" w:pos="4536"/>
        <w:tab w:val="right" w:pos="9072"/>
      </w:tabs>
      <w:spacing w:after="180"/>
      <w:jc w:val="left"/>
    </w:pPr>
    <w:rPr>
      <w:noProof/>
      <w:lang w:eastAsia="en-US"/>
    </w:rPr>
  </w:style>
  <w:style w:type="paragraph" w:styleId="List2">
    <w:name w:val="List 2"/>
    <w:basedOn w:val="List"/>
    <w:rsid w:val="003645F7"/>
    <w:pPr>
      <w:ind w:left="851"/>
    </w:pPr>
  </w:style>
  <w:style w:type="paragraph" w:styleId="List3">
    <w:name w:val="List 3"/>
    <w:basedOn w:val="List2"/>
    <w:rsid w:val="003645F7"/>
    <w:pPr>
      <w:ind w:left="1135"/>
    </w:pPr>
  </w:style>
  <w:style w:type="paragraph" w:styleId="List4">
    <w:name w:val="List 4"/>
    <w:basedOn w:val="List3"/>
    <w:rsid w:val="003645F7"/>
    <w:pPr>
      <w:ind w:left="1418"/>
    </w:pPr>
  </w:style>
  <w:style w:type="paragraph" w:styleId="List5">
    <w:name w:val="List 5"/>
    <w:basedOn w:val="List4"/>
    <w:rsid w:val="003645F7"/>
    <w:pPr>
      <w:ind w:left="1702"/>
    </w:pPr>
  </w:style>
  <w:style w:type="paragraph" w:customStyle="1" w:styleId="EditorsNote">
    <w:name w:val="Editor's Note"/>
    <w:basedOn w:val="Normal"/>
    <w:rsid w:val="003645F7"/>
    <w:pPr>
      <w:keepLines/>
      <w:spacing w:after="180"/>
      <w:ind w:left="1135" w:hanging="851"/>
      <w:jc w:val="left"/>
    </w:pPr>
    <w:rPr>
      <w:color w:val="FF0000"/>
      <w:lang w:eastAsia="en-US"/>
    </w:rPr>
  </w:style>
  <w:style w:type="paragraph" w:styleId="ListBullet4">
    <w:name w:val="List Bullet 4"/>
    <w:basedOn w:val="ListBullet3"/>
    <w:rsid w:val="003645F7"/>
    <w:pPr>
      <w:numPr>
        <w:numId w:val="8"/>
      </w:numPr>
    </w:pPr>
  </w:style>
  <w:style w:type="paragraph" w:styleId="ListBullet5">
    <w:name w:val="List Bullet 5"/>
    <w:basedOn w:val="ListBullet4"/>
    <w:rsid w:val="003645F7"/>
    <w:pPr>
      <w:numPr>
        <w:numId w:val="4"/>
      </w:numPr>
    </w:pPr>
  </w:style>
  <w:style w:type="paragraph" w:styleId="Footer">
    <w:name w:val="footer"/>
    <w:basedOn w:val="Header"/>
    <w:semiHidden/>
    <w:rsid w:val="003645F7"/>
    <w:pPr>
      <w:jc w:val="center"/>
    </w:pPr>
    <w:rPr>
      <w:i/>
      <w:iCs/>
    </w:rPr>
  </w:style>
  <w:style w:type="paragraph" w:customStyle="1" w:styleId="Reference">
    <w:name w:val="Reference"/>
    <w:basedOn w:val="Normal"/>
    <w:link w:val="ReferenceChar"/>
    <w:rsid w:val="003645F7"/>
    <w:pPr>
      <w:numPr>
        <w:numId w:val="2"/>
      </w:numPr>
    </w:pPr>
  </w:style>
  <w:style w:type="paragraph" w:styleId="BalloonText">
    <w:name w:val="Balloon Text"/>
    <w:basedOn w:val="Normal"/>
    <w:semiHidden/>
    <w:rsid w:val="003645F7"/>
    <w:rPr>
      <w:rFonts w:ascii="Tahoma" w:hAnsi="Tahoma" w:cs="Tahoma"/>
      <w:sz w:val="16"/>
      <w:szCs w:val="16"/>
    </w:rPr>
  </w:style>
  <w:style w:type="character" w:styleId="PageNumber">
    <w:name w:val="page number"/>
    <w:basedOn w:val="DefaultParagraphFont"/>
    <w:semiHidden/>
    <w:rsid w:val="003645F7"/>
  </w:style>
  <w:style w:type="paragraph" w:styleId="BodyText">
    <w:name w:val="Body Text"/>
    <w:basedOn w:val="Normal"/>
    <w:link w:val="BodyTextChar"/>
    <w:rsid w:val="003645F7"/>
  </w:style>
  <w:style w:type="character" w:styleId="Hyperlink">
    <w:name w:val="Hyperlink"/>
    <w:uiPriority w:val="99"/>
    <w:rsid w:val="003645F7"/>
    <w:rPr>
      <w:color w:val="0000FF"/>
      <w:u w:val="single"/>
      <w:lang w:val="en-GB"/>
    </w:rPr>
  </w:style>
  <w:style w:type="character" w:styleId="FollowedHyperlink">
    <w:name w:val="FollowedHyperlink"/>
    <w:semiHidden/>
    <w:rsid w:val="003645F7"/>
    <w:rPr>
      <w:color w:val="FF0000"/>
      <w:u w:val="single"/>
    </w:rPr>
  </w:style>
  <w:style w:type="character" w:styleId="CommentReference">
    <w:name w:val="annotation reference"/>
    <w:semiHidden/>
    <w:rsid w:val="003645F7"/>
    <w:rPr>
      <w:sz w:val="16"/>
      <w:szCs w:val="16"/>
    </w:rPr>
  </w:style>
  <w:style w:type="paragraph" w:styleId="CommentText">
    <w:name w:val="annotation text"/>
    <w:basedOn w:val="Normal"/>
    <w:semiHidden/>
    <w:rsid w:val="003645F7"/>
  </w:style>
  <w:style w:type="paragraph" w:styleId="CommentSubject">
    <w:name w:val="annotation subject"/>
    <w:basedOn w:val="CommentText"/>
    <w:next w:val="CommentText"/>
    <w:semiHidden/>
    <w:rsid w:val="003645F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645F7"/>
    <w:rPr>
      <w:rFonts w:ascii="Arial" w:hAnsi="Arial" w:cs="Arial"/>
      <w:sz w:val="36"/>
      <w:szCs w:val="36"/>
      <w:lang w:val="en-GB" w:eastAsia="zh-CN"/>
    </w:rPr>
  </w:style>
  <w:style w:type="paragraph" w:customStyle="1" w:styleId="B1">
    <w:name w:val="B1"/>
    <w:basedOn w:val="List"/>
    <w:rsid w:val="003645F7"/>
    <w:pPr>
      <w:spacing w:after="180"/>
      <w:jc w:val="left"/>
    </w:pPr>
    <w:rPr>
      <w:lang w:eastAsia="en-US"/>
    </w:rPr>
  </w:style>
  <w:style w:type="paragraph" w:customStyle="1" w:styleId="B2">
    <w:name w:val="B2"/>
    <w:basedOn w:val="List2"/>
    <w:rsid w:val="003645F7"/>
    <w:pPr>
      <w:spacing w:after="180"/>
      <w:jc w:val="left"/>
    </w:pPr>
    <w:rPr>
      <w:lang w:eastAsia="en-US"/>
    </w:rPr>
  </w:style>
  <w:style w:type="paragraph" w:customStyle="1" w:styleId="B3">
    <w:name w:val="B3"/>
    <w:basedOn w:val="List3"/>
    <w:rsid w:val="003645F7"/>
    <w:pPr>
      <w:spacing w:after="180"/>
      <w:jc w:val="left"/>
    </w:pPr>
    <w:rPr>
      <w:lang w:eastAsia="en-US"/>
    </w:rPr>
  </w:style>
  <w:style w:type="paragraph" w:customStyle="1" w:styleId="B4">
    <w:name w:val="B4"/>
    <w:basedOn w:val="List4"/>
    <w:rsid w:val="003645F7"/>
    <w:pPr>
      <w:spacing w:after="180"/>
      <w:jc w:val="left"/>
    </w:pPr>
    <w:rPr>
      <w:lang w:eastAsia="en-US"/>
    </w:rPr>
  </w:style>
  <w:style w:type="paragraph" w:customStyle="1" w:styleId="Proposal">
    <w:name w:val="Proposal"/>
    <w:basedOn w:val="Normal"/>
    <w:rsid w:val="003645F7"/>
    <w:pPr>
      <w:numPr>
        <w:numId w:val="3"/>
      </w:numPr>
      <w:tabs>
        <w:tab w:val="clear" w:pos="1304"/>
        <w:tab w:val="left" w:pos="1701"/>
      </w:tabs>
      <w:ind w:left="1701" w:hanging="1701"/>
    </w:pPr>
    <w:rPr>
      <w:b/>
      <w:bCs/>
    </w:rPr>
  </w:style>
  <w:style w:type="character" w:customStyle="1" w:styleId="BodyTextChar">
    <w:name w:val="Body Text Char"/>
    <w:link w:val="BodyText"/>
    <w:rsid w:val="003645F7"/>
    <w:rPr>
      <w:rFonts w:ascii="Arial" w:hAnsi="Arial"/>
      <w:lang w:val="en-GB" w:eastAsia="zh-CN"/>
    </w:rPr>
  </w:style>
  <w:style w:type="paragraph" w:customStyle="1" w:styleId="B5">
    <w:name w:val="B5"/>
    <w:basedOn w:val="List5"/>
    <w:rsid w:val="003645F7"/>
    <w:pPr>
      <w:spacing w:after="180"/>
      <w:jc w:val="left"/>
    </w:pPr>
    <w:rPr>
      <w:lang w:eastAsia="en-US"/>
    </w:rPr>
  </w:style>
  <w:style w:type="paragraph" w:customStyle="1" w:styleId="EX">
    <w:name w:val="EX"/>
    <w:basedOn w:val="Normal"/>
    <w:rsid w:val="003645F7"/>
    <w:pPr>
      <w:keepLines/>
      <w:spacing w:after="180"/>
      <w:ind w:left="1702" w:hanging="1418"/>
      <w:jc w:val="left"/>
    </w:pPr>
    <w:rPr>
      <w:lang w:eastAsia="en-US"/>
    </w:rPr>
  </w:style>
  <w:style w:type="paragraph" w:customStyle="1" w:styleId="EW">
    <w:name w:val="EW"/>
    <w:basedOn w:val="EX"/>
    <w:rsid w:val="003645F7"/>
    <w:pPr>
      <w:spacing w:after="0"/>
    </w:pPr>
  </w:style>
  <w:style w:type="paragraph" w:customStyle="1" w:styleId="TAL">
    <w:name w:val="TAL"/>
    <w:basedOn w:val="Normal"/>
    <w:rsid w:val="003645F7"/>
    <w:pPr>
      <w:keepNext/>
      <w:keepLines/>
      <w:spacing w:after="0"/>
      <w:jc w:val="left"/>
    </w:pPr>
    <w:rPr>
      <w:sz w:val="18"/>
      <w:lang w:eastAsia="en-US"/>
    </w:rPr>
  </w:style>
  <w:style w:type="paragraph" w:customStyle="1" w:styleId="TAC">
    <w:name w:val="TAC"/>
    <w:basedOn w:val="TAL"/>
    <w:rsid w:val="003645F7"/>
    <w:pPr>
      <w:jc w:val="center"/>
    </w:pPr>
  </w:style>
  <w:style w:type="paragraph" w:customStyle="1" w:styleId="TAH">
    <w:name w:val="TAH"/>
    <w:basedOn w:val="TAC"/>
    <w:rsid w:val="003645F7"/>
    <w:rPr>
      <w:b/>
    </w:rPr>
  </w:style>
  <w:style w:type="paragraph" w:customStyle="1" w:styleId="TAN">
    <w:name w:val="TAN"/>
    <w:basedOn w:val="TAL"/>
    <w:rsid w:val="003645F7"/>
    <w:pPr>
      <w:ind w:left="851" w:hanging="851"/>
    </w:pPr>
  </w:style>
  <w:style w:type="paragraph" w:customStyle="1" w:styleId="TAR">
    <w:name w:val="TAR"/>
    <w:basedOn w:val="TAL"/>
    <w:rsid w:val="003645F7"/>
    <w:pPr>
      <w:jc w:val="right"/>
    </w:pPr>
  </w:style>
  <w:style w:type="paragraph" w:customStyle="1" w:styleId="TH">
    <w:name w:val="TH"/>
    <w:basedOn w:val="Normal"/>
    <w:rsid w:val="003645F7"/>
    <w:pPr>
      <w:keepNext/>
      <w:keepLines/>
      <w:spacing w:before="60" w:after="180"/>
      <w:jc w:val="center"/>
    </w:pPr>
    <w:rPr>
      <w:b/>
      <w:lang w:eastAsia="en-US"/>
    </w:rPr>
  </w:style>
  <w:style w:type="paragraph" w:customStyle="1" w:styleId="TF">
    <w:name w:val="TF"/>
    <w:basedOn w:val="TH"/>
    <w:rsid w:val="003645F7"/>
    <w:pPr>
      <w:keepNext w:val="0"/>
      <w:spacing w:before="0" w:after="240"/>
    </w:pPr>
  </w:style>
  <w:style w:type="paragraph" w:customStyle="1" w:styleId="TT">
    <w:name w:val="TT"/>
    <w:basedOn w:val="Heading1"/>
    <w:next w:val="Normal"/>
    <w:rsid w:val="003645F7"/>
    <w:pPr>
      <w:numPr>
        <w:numId w:val="0"/>
      </w:numPr>
      <w:ind w:left="1134" w:hanging="1134"/>
      <w:outlineLvl w:val="9"/>
    </w:pPr>
    <w:rPr>
      <w:rFonts w:cs="Times New Roman"/>
      <w:szCs w:val="20"/>
      <w:lang w:eastAsia="en-US"/>
    </w:rPr>
  </w:style>
  <w:style w:type="paragraph" w:customStyle="1" w:styleId="ZA">
    <w:name w:val="ZA"/>
    <w:rsid w:val="003645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45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45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645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645F7"/>
  </w:style>
  <w:style w:type="paragraph" w:customStyle="1" w:styleId="ZH">
    <w:name w:val="ZH"/>
    <w:rsid w:val="003645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645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645F7"/>
    <w:pPr>
      <w:framePr w:hRule="auto" w:wrap="notBeside" w:y="852"/>
    </w:pPr>
    <w:rPr>
      <w:i w:val="0"/>
      <w:sz w:val="40"/>
    </w:rPr>
  </w:style>
  <w:style w:type="paragraph" w:customStyle="1" w:styleId="ZU">
    <w:name w:val="ZU"/>
    <w:rsid w:val="003645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45F7"/>
    <w:pPr>
      <w:framePr w:wrap="notBeside" w:y="16161"/>
    </w:pPr>
  </w:style>
  <w:style w:type="paragraph" w:customStyle="1" w:styleId="FP">
    <w:name w:val="FP"/>
    <w:basedOn w:val="Normal"/>
    <w:rsid w:val="003645F7"/>
    <w:pPr>
      <w:spacing w:after="0"/>
      <w:jc w:val="left"/>
    </w:pPr>
    <w:rPr>
      <w:lang w:eastAsia="en-US"/>
    </w:rPr>
  </w:style>
  <w:style w:type="paragraph" w:customStyle="1" w:styleId="Observation">
    <w:name w:val="Observation"/>
    <w:basedOn w:val="Proposal"/>
    <w:qFormat/>
    <w:rsid w:val="003645F7"/>
    <w:pPr>
      <w:numPr>
        <w:numId w:val="13"/>
      </w:numPr>
      <w:ind w:left="1701" w:hanging="1701"/>
    </w:pPr>
  </w:style>
  <w:style w:type="paragraph" w:styleId="TableofFigures">
    <w:name w:val="table of figures"/>
    <w:basedOn w:val="Normal"/>
    <w:next w:val="Normal"/>
    <w:uiPriority w:val="99"/>
    <w:rsid w:val="003645F7"/>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table" w:styleId="TableGrid">
    <w:name w:val="Table Grid"/>
    <w:basedOn w:val="TableNormal"/>
    <w:rsid w:val="00515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5NUHHDQN7SK2-1-176617</_dlc_DocId>
    <TaxCatchAll xmlns="08b2df90-05d3-4030-90d4-c9feeb4a1cd9">
      <Value>10</Value>
      <Value>9</Value>
      <Value>8</Value>
      <Value>3</Value>
      <Value>1</Value>
    </TaxCatchAll>
    <_dlc_DocIdUrl xmlns="08b2df90-05d3-4030-90d4-c9feeb4a1cd9">
      <Url>https://ericoll.internal.ericsson.com/sites/star/_layouts/DocIdRedir.aspx?ID=5NUHHDQN7SK2-1-176617</Url>
      <Description>5NUHHDQN7SK2-1-176617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5.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6.xml><?xml version="1.0" encoding="utf-8"?>
<ds:datastoreItem xmlns:ds="http://schemas.openxmlformats.org/officeDocument/2006/customXml" ds:itemID="{DE087BF7-F92E-4242-AD6F-4C74F2B6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1984</Words>
  <Characters>11311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cp:lastModifiedBy>
  <cp:revision>3</cp:revision>
  <cp:lastPrinted>2016-08-03T08:58:00Z</cp:lastPrinted>
  <dcterms:created xsi:type="dcterms:W3CDTF">2017-06-16T23:11:00Z</dcterms:created>
  <dcterms:modified xsi:type="dcterms:W3CDTF">2017-06-16T23:11:00Z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2f2c31c6-ca20-4fc1-9148-8d191ecb403f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